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381D6" w14:textId="655B0920" w:rsidR="00F05B4D" w:rsidRDefault="00F05B4D" w:rsidP="00F05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#11</w:t>
      </w:r>
      <w:r w:rsidR="00DE54D3">
        <w:rPr>
          <w:b/>
          <w:sz w:val="24"/>
          <w:lang w:val="en-US"/>
        </w:rPr>
        <w:t>6</w:t>
      </w:r>
      <w:r>
        <w:rPr>
          <w:b/>
          <w:sz w:val="24"/>
          <w:lang w:val="en-US"/>
        </w:rPr>
        <w:t>-e</w:t>
      </w:r>
      <w:r w:rsidR="001D2973">
        <w:rPr>
          <w:b/>
          <w:i/>
          <w:noProof/>
          <w:sz w:val="28"/>
        </w:rPr>
        <w:tab/>
        <w:t>R3-22</w:t>
      </w:r>
      <w:r w:rsidR="00E95A9C">
        <w:rPr>
          <w:b/>
          <w:i/>
          <w:noProof/>
          <w:sz w:val="28"/>
        </w:rPr>
        <w:t>3087</w:t>
      </w:r>
    </w:p>
    <w:p w14:paraId="1768DA31" w14:textId="680002A6" w:rsidR="00F05B4D" w:rsidRDefault="00F05B4D" w:rsidP="00F05B4D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DE54D3">
        <w:rPr>
          <w:b/>
          <w:sz w:val="24"/>
          <w:lang w:val="en-US"/>
        </w:rPr>
        <w:t>9</w:t>
      </w:r>
      <w:r w:rsidR="00DE54D3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vertAlign w:val="superscript"/>
          <w:lang w:val="en-US"/>
        </w:rPr>
        <w:t xml:space="preserve"> </w:t>
      </w:r>
      <w:r>
        <w:rPr>
          <w:b/>
          <w:sz w:val="24"/>
          <w:lang w:val="en-US"/>
        </w:rPr>
        <w:t xml:space="preserve">– </w:t>
      </w:r>
      <w:r w:rsidR="00DE54D3">
        <w:rPr>
          <w:b/>
          <w:sz w:val="24"/>
          <w:lang w:val="en-US"/>
        </w:rPr>
        <w:t>19</w:t>
      </w:r>
      <w:r w:rsidR="00DE54D3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</w:t>
      </w:r>
      <w:r w:rsidR="00DE54D3">
        <w:rPr>
          <w:b/>
          <w:sz w:val="24"/>
          <w:lang w:val="en-US"/>
        </w:rPr>
        <w:t>y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B4D" w14:paraId="5DFE3F2B" w14:textId="77777777" w:rsidTr="00520A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74F69" w14:textId="77777777" w:rsidR="00F05B4D" w:rsidRDefault="00F05B4D" w:rsidP="00520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05B4D" w14:paraId="5059B70E" w14:textId="77777777" w:rsidTr="00520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A2E28" w14:textId="77777777" w:rsidR="00F05B4D" w:rsidRDefault="00F05B4D" w:rsidP="00520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B4D" w14:paraId="0582D2D7" w14:textId="77777777" w:rsidTr="00520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07E1D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52A11A22" w14:textId="77777777" w:rsidTr="00520AFA">
        <w:tc>
          <w:tcPr>
            <w:tcW w:w="142" w:type="dxa"/>
            <w:tcBorders>
              <w:left w:val="single" w:sz="4" w:space="0" w:color="auto"/>
            </w:tcBorders>
          </w:tcPr>
          <w:p w14:paraId="06DF2D58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DB3507" w14:textId="77777777" w:rsidR="00F05B4D" w:rsidRPr="00410371" w:rsidRDefault="00F05B4D" w:rsidP="00520A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068E1FE5" w14:textId="77777777" w:rsidR="00F05B4D" w:rsidRDefault="00F05B4D" w:rsidP="00520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6A3935" w14:textId="32A66D11" w:rsidR="00F05B4D" w:rsidRPr="00410371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07</w:t>
            </w:r>
            <w:r w:rsidR="00E95A9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272175C1" w14:textId="77777777" w:rsidR="00F05B4D" w:rsidRDefault="00F05B4D" w:rsidP="00520A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F3C3D" w14:textId="269D2E35" w:rsidR="00F05B4D" w:rsidRPr="00410371" w:rsidRDefault="001D2973" w:rsidP="00520AFA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2A6C2CE" w14:textId="77777777" w:rsidR="00F05B4D" w:rsidRDefault="00F05B4D" w:rsidP="00520A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8C4017" w14:textId="77777777" w:rsidR="00F05B4D" w:rsidRPr="00410371" w:rsidRDefault="00F05B4D" w:rsidP="00520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3715F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</w:p>
        </w:tc>
      </w:tr>
      <w:tr w:rsidR="00F05B4D" w14:paraId="53C3DFFC" w14:textId="77777777" w:rsidTr="00520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47547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</w:p>
        </w:tc>
      </w:tr>
      <w:tr w:rsidR="00F05B4D" w14:paraId="4413E6CA" w14:textId="77777777" w:rsidTr="00520A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74B36C" w14:textId="77777777" w:rsidR="00F05B4D" w:rsidRPr="00F25D98" w:rsidRDefault="00F05B4D" w:rsidP="00520A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f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B4D" w14:paraId="1D12490A" w14:textId="77777777" w:rsidTr="00520AFA">
        <w:tc>
          <w:tcPr>
            <w:tcW w:w="9641" w:type="dxa"/>
            <w:gridSpan w:val="9"/>
          </w:tcPr>
          <w:p w14:paraId="4A89A1D5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88C43F" w14:textId="77777777" w:rsidR="00F05B4D" w:rsidRDefault="00F05B4D" w:rsidP="00F05B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B4D" w14:paraId="4797B551" w14:textId="77777777" w:rsidTr="00520AFA">
        <w:tc>
          <w:tcPr>
            <w:tcW w:w="2835" w:type="dxa"/>
          </w:tcPr>
          <w:p w14:paraId="56DD86E4" w14:textId="77777777" w:rsidR="00F05B4D" w:rsidRDefault="00F05B4D" w:rsidP="00520A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8CC926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0D74FF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4E2B56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14DC6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15C01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E35940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39947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C3F5D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13B8CC" w14:textId="77777777" w:rsidR="00F05B4D" w:rsidRDefault="00F05B4D" w:rsidP="00F05B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B4D" w14:paraId="0174F240" w14:textId="77777777" w:rsidTr="00520AFA">
        <w:tc>
          <w:tcPr>
            <w:tcW w:w="9640" w:type="dxa"/>
            <w:gridSpan w:val="11"/>
          </w:tcPr>
          <w:p w14:paraId="69A531D0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5A6C0153" w14:textId="77777777" w:rsidTr="00520A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7E341F" w14:textId="77777777" w:rsidR="00F05B4D" w:rsidRDefault="00F05B4D" w:rsidP="00520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9647" w14:textId="77777777" w:rsidR="00F05B4D" w:rsidRPr="008B3E3A" w:rsidRDefault="00F05B4D" w:rsidP="00520AFA">
            <w:pPr>
              <w:pStyle w:val="CRCoverPage"/>
              <w:spacing w:after="0"/>
              <w:rPr>
                <w:noProof/>
              </w:rPr>
            </w:pPr>
            <w:r>
              <w:t xml:space="preserve">Clarification on PDU Session Resource Modification </w:t>
            </w:r>
          </w:p>
        </w:tc>
      </w:tr>
      <w:tr w:rsidR="00F05B4D" w14:paraId="700D853F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7C7BBDB1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928C3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1D719703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51BDBBDF" w14:textId="77777777" w:rsidR="00F05B4D" w:rsidRDefault="00F05B4D" w:rsidP="00520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D28C2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F05B4D" w14:paraId="0A98AAD9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29BAFD5F" w14:textId="77777777" w:rsidR="00F05B4D" w:rsidRDefault="00F05B4D" w:rsidP="00520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96F098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05B4D" w14:paraId="5FD2417B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1DDF0014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2D06B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44E0F68A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2026F6C2" w14:textId="77777777" w:rsidR="00F05B4D" w:rsidRDefault="00F05B4D" w:rsidP="00520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5399C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 w:rsidRPr="00602E09">
              <w:rPr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0FD3F0" w14:textId="77777777" w:rsidR="00F05B4D" w:rsidRDefault="00F05B4D" w:rsidP="00520A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275DB" w14:textId="77777777" w:rsidR="00F05B4D" w:rsidRDefault="00F05B4D" w:rsidP="00520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019F6" w14:textId="3FE4742D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E95A9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A9C">
              <w:rPr>
                <w:noProof/>
              </w:rPr>
              <w:t>25</w:t>
            </w:r>
          </w:p>
        </w:tc>
      </w:tr>
      <w:tr w:rsidR="00F05B4D" w14:paraId="040720B2" w14:textId="77777777" w:rsidTr="00520AFA">
        <w:tc>
          <w:tcPr>
            <w:tcW w:w="1843" w:type="dxa"/>
            <w:tcBorders>
              <w:left w:val="single" w:sz="4" w:space="0" w:color="auto"/>
            </w:tcBorders>
          </w:tcPr>
          <w:p w14:paraId="055EF5DC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0AB7B7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36A332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FAC74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279836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67825299" w14:textId="77777777" w:rsidTr="00520A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7DEE4F" w14:textId="77777777" w:rsidR="00F05B4D" w:rsidRDefault="00F05B4D" w:rsidP="00520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C1588" w14:textId="77777777" w:rsidR="00F05B4D" w:rsidRDefault="00F05B4D" w:rsidP="00520A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2CB2A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8CC0C" w14:textId="77777777" w:rsidR="00F05B4D" w:rsidRDefault="00F05B4D" w:rsidP="00520A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AE45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05B4D" w14:paraId="2A19A616" w14:textId="77777777" w:rsidTr="00520A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A7A701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E88A8" w14:textId="77777777" w:rsidR="00F05B4D" w:rsidRDefault="00F05B4D" w:rsidP="00520A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8D972E" w14:textId="77777777" w:rsidR="00F05B4D" w:rsidRDefault="00F05B4D" w:rsidP="00520A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EDAD2F" w14:textId="77777777" w:rsidR="00F05B4D" w:rsidRPr="007C2097" w:rsidRDefault="00F05B4D" w:rsidP="00520A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05B4D" w14:paraId="2C1F20B1" w14:textId="77777777" w:rsidTr="00520AFA">
        <w:tc>
          <w:tcPr>
            <w:tcW w:w="1843" w:type="dxa"/>
          </w:tcPr>
          <w:p w14:paraId="350574CE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5EE25F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21F704EA" w14:textId="77777777" w:rsidTr="00520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5F966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D8264" w14:textId="77777777" w:rsidR="00F05B4D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PDU Session Resource Modification, in 8.2.3.1 it specifies as following:</w:t>
            </w:r>
          </w:p>
          <w:p w14:paraId="717002FA" w14:textId="77777777" w:rsidR="00F05B4D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------------------- </w:t>
            </w:r>
          </w:p>
          <w:p w14:paraId="712F2A0D" w14:textId="77777777" w:rsidR="00F05B4D" w:rsidRDefault="00F05B4D" w:rsidP="00520AFA">
            <w:r w:rsidRPr="00AD521A">
              <w:t xml:space="preserve">The PDU SESSION RESOURCE MODIFY REQUEST message shall contain the information required by the NG-RAN node, </w:t>
            </w:r>
            <w:r w:rsidRPr="000B23FB">
              <w:rPr>
                <w:highlight w:val="yellow"/>
              </w:rPr>
              <w:t xml:space="preserve">which </w:t>
            </w:r>
            <w:r w:rsidRPr="00904367">
              <w:rPr>
                <w:highlight w:val="yellow"/>
                <w:u w:val="single"/>
              </w:rPr>
              <w:t>may</w:t>
            </w:r>
            <w:r w:rsidRPr="000B23FB">
              <w:rPr>
                <w:highlight w:val="yellow"/>
              </w:rPr>
              <w:t xml:space="preserve"> trigger the NG-RAN configuration modification for the existing PDU sessions</w:t>
            </w:r>
            <w:r w:rsidRPr="00AD521A">
              <w:t xml:space="preserve"> listed in the </w:t>
            </w:r>
            <w:r w:rsidRPr="00AD521A">
              <w:rPr>
                <w:i/>
              </w:rPr>
              <w:t>PDU Session Resource Modify Request List</w:t>
            </w:r>
            <w:r w:rsidRPr="00AD521A">
              <w:t xml:space="preserve"> IE.</w:t>
            </w:r>
          </w:p>
          <w:p w14:paraId="396D3108" w14:textId="77777777" w:rsidR="00F05B4D" w:rsidRPr="00AD521A" w:rsidRDefault="00F05B4D" w:rsidP="00520AFA">
            <w:r w:rsidRPr="00AD521A">
              <w:t xml:space="preserve">Upon reception of the PDU </w:t>
            </w:r>
            <w:r w:rsidRPr="00AD521A">
              <w:rPr>
                <w:rFonts w:eastAsia="SimSun"/>
                <w:iCs/>
                <w:lang w:eastAsia="zh-CN"/>
              </w:rPr>
              <w:t>SESSION</w:t>
            </w:r>
            <w:r w:rsidRPr="00AD521A">
              <w:t xml:space="preserve"> RESOURCE MODIFY REQUEST message, </w:t>
            </w:r>
            <w:r w:rsidRPr="007A16D3">
              <w:rPr>
                <w:highlight w:val="yellow"/>
              </w:rPr>
              <w:t>if the NG-RAN configuration is triggered to be modified</w:t>
            </w:r>
            <w:r w:rsidRPr="00AD521A">
              <w:t xml:space="preserve"> and if resources are available for the modified NG-RAN configuration, the </w:t>
            </w:r>
            <w:r w:rsidRPr="00AD521A">
              <w:rPr>
                <w:rFonts w:eastAsia="SimSun" w:hint="eastAsia"/>
                <w:lang w:eastAsia="zh-CN"/>
              </w:rPr>
              <w:t>NG-RAN node</w:t>
            </w:r>
            <w:r w:rsidRPr="00AD521A">
              <w:t xml:space="preserve"> shall execute the configuration modification for the requested </w:t>
            </w:r>
            <w:r w:rsidRPr="00AD521A">
              <w:rPr>
                <w:rFonts w:eastAsia="SimSun" w:hint="eastAsia"/>
                <w:lang w:eastAsia="zh-CN"/>
              </w:rPr>
              <w:t xml:space="preserve">PDU </w:t>
            </w:r>
            <w:r w:rsidRPr="00AD521A">
              <w:rPr>
                <w:rFonts w:eastAsia="SimSun"/>
                <w:lang w:eastAsia="zh-CN"/>
              </w:rPr>
              <w:t>s</w:t>
            </w:r>
            <w:r w:rsidRPr="00AD521A">
              <w:rPr>
                <w:rFonts w:eastAsia="SimSun" w:hint="eastAsia"/>
                <w:lang w:eastAsia="zh-CN"/>
              </w:rPr>
              <w:t>ession</w:t>
            </w:r>
            <w:r w:rsidRPr="00AD521A">
              <w:t>.</w:t>
            </w:r>
          </w:p>
          <w:p w14:paraId="2CFEC092" w14:textId="77777777" w:rsidR="00F05B4D" w:rsidRPr="000B23FB" w:rsidRDefault="00F05B4D" w:rsidP="00520AFA">
            <w:pPr>
              <w:rPr>
                <w:color w:val="FF0000"/>
              </w:rPr>
            </w:pPr>
            <w:r w:rsidRPr="000B23FB">
              <w:rPr>
                <w:color w:val="FF0000"/>
              </w:rPr>
              <w:t>Unrelated part is omitted</w:t>
            </w:r>
          </w:p>
          <w:p w14:paraId="442E7183" w14:textId="77777777" w:rsidR="00F05B4D" w:rsidRPr="00E41033" w:rsidRDefault="00F05B4D" w:rsidP="00520AFA">
            <w:pPr>
              <w:rPr>
                <w:rFonts w:eastAsia="SimSun"/>
                <w:lang w:eastAsia="zh-CN"/>
              </w:rPr>
            </w:pPr>
            <w:r w:rsidRPr="00AD521A">
              <w:t>For each PDU session</w:t>
            </w:r>
            <w:r w:rsidRPr="00AD521A">
              <w:rPr>
                <w:rFonts w:eastAsia="SimSun" w:hint="eastAsia"/>
                <w:lang w:eastAsia="zh-CN"/>
              </w:rPr>
              <w:t xml:space="preserve"> included </w:t>
            </w:r>
            <w:r w:rsidRPr="00AD521A">
              <w:rPr>
                <w:rFonts w:eastAsia="SimSun"/>
                <w:lang w:eastAsia="zh-CN"/>
              </w:rPr>
              <w:t>in the</w:t>
            </w:r>
            <w:r w:rsidRPr="00AD521A">
              <w:rPr>
                <w:rFonts w:eastAsia="SimSun" w:hint="eastAsia"/>
                <w:lang w:eastAsia="zh-CN"/>
              </w:rPr>
              <w:t xml:space="preserve"> </w:t>
            </w:r>
            <w:r w:rsidRPr="00AD521A">
              <w:rPr>
                <w:i/>
              </w:rPr>
              <w:t>PDU Session Resource Modify Request List</w:t>
            </w:r>
            <w:r w:rsidRPr="00AD521A">
              <w:rPr>
                <w:rFonts w:eastAsia="SimSun" w:hint="eastAsia"/>
                <w:i/>
                <w:lang w:eastAsia="zh-CN"/>
              </w:rPr>
              <w:t xml:space="preserve"> </w:t>
            </w:r>
            <w:r w:rsidRPr="00AD521A">
              <w:rPr>
                <w:rFonts w:eastAsia="SimSun" w:hint="eastAsia"/>
                <w:lang w:eastAsia="zh-CN"/>
              </w:rPr>
              <w:t>IE</w:t>
            </w:r>
            <w:r w:rsidRPr="00AD521A">
              <w:t>:</w:t>
            </w:r>
          </w:p>
          <w:p w14:paraId="44C58B93" w14:textId="77777777" w:rsidR="00F05B4D" w:rsidRDefault="00F05B4D" w:rsidP="00520AFA">
            <w:pPr>
              <w:pStyle w:val="CRCoverPage"/>
              <w:spacing w:after="0"/>
              <w:rPr>
                <w:rFonts w:ascii="Times New Roman" w:hAnsi="Times New Roman"/>
                <w:lang w:eastAsia="ja-JP"/>
              </w:rPr>
            </w:pPr>
            <w:r w:rsidRPr="00E41033">
              <w:rPr>
                <w:rFonts w:ascii="Times New Roman" w:hAnsi="Times New Roman"/>
                <w:lang w:eastAsia="ja-JP"/>
              </w:rPr>
              <w:t>-</w:t>
            </w:r>
            <w:r w:rsidRPr="00E41033">
              <w:rPr>
                <w:rFonts w:ascii="Times New Roman" w:hAnsi="Times New Roman"/>
                <w:lang w:eastAsia="ja-JP"/>
              </w:rPr>
              <w:tab/>
            </w:r>
            <w:r w:rsidRPr="00FD6110">
              <w:rPr>
                <w:rFonts w:ascii="Times New Roman" w:hAnsi="Times New Roman"/>
                <w:highlight w:val="yellow"/>
                <w:lang w:eastAsia="ja-JP"/>
              </w:rPr>
              <w:t xml:space="preserve">The </w:t>
            </w:r>
            <w:r w:rsidRPr="00FD6110">
              <w:rPr>
                <w:rFonts w:ascii="Times New Roman" w:hAnsi="Times New Roman" w:hint="eastAsia"/>
                <w:highlight w:val="yellow"/>
                <w:lang w:eastAsia="ja-JP"/>
              </w:rPr>
              <w:t>NG-RAN node</w:t>
            </w:r>
            <w:r w:rsidRPr="00FD6110">
              <w:rPr>
                <w:rFonts w:ascii="Times New Roman" w:hAnsi="Times New Roman"/>
                <w:highlight w:val="yellow"/>
                <w:lang w:eastAsia="ja-JP"/>
              </w:rPr>
              <w:t xml:space="preserve"> shall pass the NAS-PDU IE received for the </w:t>
            </w:r>
            <w:r w:rsidRPr="00FD6110">
              <w:rPr>
                <w:rFonts w:ascii="Times New Roman" w:hAnsi="Times New Roman" w:hint="eastAsia"/>
                <w:highlight w:val="yellow"/>
                <w:lang w:eastAsia="ja-JP"/>
              </w:rPr>
              <w:t>PDU session</w:t>
            </w:r>
            <w:r w:rsidRPr="00FD6110">
              <w:rPr>
                <w:rFonts w:ascii="Times New Roman" w:hAnsi="Times New Roman"/>
                <w:highlight w:val="yellow"/>
                <w:lang w:eastAsia="ja-JP"/>
              </w:rPr>
              <w:t xml:space="preserve"> to the UE when modifying the </w:t>
            </w:r>
            <w:r w:rsidRPr="00FD6110">
              <w:rPr>
                <w:rFonts w:ascii="Times New Roman" w:hAnsi="Times New Roman" w:hint="eastAsia"/>
                <w:highlight w:val="yellow"/>
                <w:lang w:eastAsia="ja-JP"/>
              </w:rPr>
              <w:t xml:space="preserve">PDU session </w:t>
            </w:r>
            <w:r w:rsidRPr="00FD6110">
              <w:rPr>
                <w:rFonts w:ascii="Times New Roman" w:hAnsi="Times New Roman"/>
                <w:highlight w:val="yellow"/>
                <w:lang w:eastAsia="ja-JP"/>
              </w:rPr>
              <w:t>configuration.</w:t>
            </w:r>
            <w:r w:rsidRPr="00E41033">
              <w:rPr>
                <w:rFonts w:ascii="Times New Roman" w:hAnsi="Times New Roman"/>
                <w:lang w:eastAsia="ja-JP"/>
              </w:rPr>
              <w:t xml:space="preserve"> The</w:t>
            </w:r>
            <w:r w:rsidRPr="00E41033">
              <w:rPr>
                <w:rFonts w:ascii="Times New Roman" w:hAnsi="Times New Roman" w:hint="eastAsia"/>
                <w:lang w:eastAsia="ja-JP"/>
              </w:rPr>
              <w:t xml:space="preserve"> NG-RAN node</w:t>
            </w:r>
            <w:r w:rsidRPr="00E41033">
              <w:rPr>
                <w:rFonts w:ascii="Times New Roman" w:hAnsi="Times New Roman"/>
                <w:lang w:eastAsia="ja-JP"/>
              </w:rPr>
              <w:t xml:space="preserve"> does not send the NAS PDUs associated to the failed </w:t>
            </w:r>
            <w:r w:rsidRPr="00E41033">
              <w:rPr>
                <w:rFonts w:ascii="Times New Roman" w:hAnsi="Times New Roman" w:hint="eastAsia"/>
                <w:lang w:eastAsia="ja-JP"/>
              </w:rPr>
              <w:t>PDU session</w:t>
            </w:r>
            <w:r w:rsidRPr="00E41033">
              <w:rPr>
                <w:rFonts w:ascii="Times New Roman" w:hAnsi="Times New Roman"/>
                <w:lang w:eastAsia="ja-JP"/>
              </w:rPr>
              <w:t>s to the UE.</w:t>
            </w:r>
          </w:p>
          <w:p w14:paraId="69887033" w14:textId="77777777" w:rsidR="00F05B4D" w:rsidRPr="00E41033" w:rsidRDefault="00F05B4D" w:rsidP="00520AFA">
            <w:pPr>
              <w:pStyle w:val="CRCoverPage"/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-------------------</w:t>
            </w:r>
          </w:p>
          <w:p w14:paraId="324540A6" w14:textId="77777777" w:rsidR="00F05B4D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25CDFE44" w14:textId="77777777" w:rsidR="00F05B4D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 it is specified above that</w:t>
            </w:r>
            <w:r>
              <w:rPr>
                <w:rFonts w:hint="eastAsia"/>
                <w:noProof/>
                <w:lang w:eastAsia="ja-JP"/>
              </w:rPr>
              <w:t xml:space="preserve"> when AMF send</w:t>
            </w: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PDU session resource modfiy request message to the NG-RAN node, there is possibility that RAN node does not modify the configuration for the existing PDU session e.g., </w:t>
            </w:r>
            <w:r>
              <w:rPr>
                <w:rFonts w:hint="eastAsia"/>
                <w:noProof/>
                <w:lang w:eastAsia="ja-JP"/>
              </w:rPr>
              <w:t xml:space="preserve">the NG-RAN node does not modify the PDU session configuration if the modification requested by AMF is satisfied by the NG-RAN node. </w:t>
            </w:r>
            <w:r>
              <w:rPr>
                <w:noProof/>
                <w:lang w:eastAsia="ja-JP"/>
              </w:rPr>
              <w:t>So it is not clear in current spec whether the NG-RAN node should pass the NAS PDUs received for the PDU session to the UE in case there is no modification of the PDU session configuration from the NG-RAN node.</w:t>
            </w:r>
          </w:p>
          <w:p w14:paraId="6AA047FF" w14:textId="77777777" w:rsidR="00F05B4D" w:rsidRPr="00D13384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F05B4D" w14:paraId="18DE151E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4417A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0AF34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6098DA7A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CCE5B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E54437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in subcaluse 8.2.3.1 as following: </w:t>
            </w:r>
          </w:p>
          <w:p w14:paraId="2D76AC93" w14:textId="77777777" w:rsidR="00F05B4D" w:rsidRDefault="00F05B4D" w:rsidP="00520AFA">
            <w:pPr>
              <w:pStyle w:val="CRCoverPage"/>
              <w:spacing w:after="0"/>
              <w:rPr>
                <w:ins w:id="3" w:author="NTTDOCOMO" w:date="2022-01-14T17:15:00Z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------------------------------------------</w:t>
            </w:r>
          </w:p>
          <w:p w14:paraId="3CC75EE4" w14:textId="77777777" w:rsidR="00F05B4D" w:rsidRPr="00AD521A" w:rsidRDefault="00F05B4D" w:rsidP="00520AFA">
            <w:r w:rsidRPr="00AD521A">
              <w:lastRenderedPageBreak/>
              <w:t xml:space="preserve">Upon reception of the PDU </w:t>
            </w:r>
            <w:r w:rsidRPr="00AD521A">
              <w:rPr>
                <w:rFonts w:eastAsia="SimSun"/>
                <w:iCs/>
                <w:lang w:eastAsia="zh-CN"/>
              </w:rPr>
              <w:t>SESSION</w:t>
            </w:r>
            <w:r w:rsidRPr="00AD521A">
              <w:t xml:space="preserve"> RESOURCE MODIFY REQUEST message, if the NG-RAN configuration is triggered to be modified and if resources are available for the modified NG-RAN configuration, the </w:t>
            </w:r>
            <w:r w:rsidRPr="00AD521A">
              <w:rPr>
                <w:rFonts w:eastAsia="SimSun" w:hint="eastAsia"/>
                <w:lang w:eastAsia="zh-CN"/>
              </w:rPr>
              <w:t>NG-RAN node</w:t>
            </w:r>
            <w:r w:rsidRPr="00AD521A">
              <w:t xml:space="preserve"> shall execute the configuration modification for the requested </w:t>
            </w:r>
            <w:r w:rsidRPr="00AD521A">
              <w:rPr>
                <w:rFonts w:eastAsia="SimSun" w:hint="eastAsia"/>
                <w:lang w:eastAsia="zh-CN"/>
              </w:rPr>
              <w:t xml:space="preserve">PDU </w:t>
            </w:r>
            <w:r w:rsidRPr="00AD521A">
              <w:rPr>
                <w:rFonts w:eastAsia="SimSun"/>
                <w:lang w:eastAsia="zh-CN"/>
              </w:rPr>
              <w:t>s</w:t>
            </w:r>
            <w:r w:rsidRPr="00AD521A">
              <w:rPr>
                <w:rFonts w:eastAsia="SimSun" w:hint="eastAsia"/>
                <w:lang w:eastAsia="zh-CN"/>
              </w:rPr>
              <w:t>ession</w:t>
            </w:r>
            <w:r w:rsidRPr="00AD521A">
              <w:t>.</w:t>
            </w:r>
            <w:ins w:id="4" w:author="NTTDOCOMO" w:date="2022-01-14T17:06:00Z">
              <w:r>
                <w:t xml:space="preserve"> If the NG-RAN configuration is not triggered to be modified, </w:t>
              </w:r>
            </w:ins>
            <w:ins w:id="5" w:author="NTTDOCOMO" w:date="2022-01-14T17:09:00Z">
              <w:r>
                <w:t xml:space="preserve">the </w:t>
              </w:r>
            </w:ins>
            <w:ins w:id="6" w:author="NTTDOCOMO" w:date="2022-01-14T17:06:00Z">
              <w:r>
                <w:t>requested PDU session is regarded as failed</w:t>
              </w:r>
            </w:ins>
            <w:ins w:id="7" w:author="NTTDOCOMO" w:date="2022-01-14T17:12:00Z">
              <w:r>
                <w:t xml:space="preserve"> to be modified</w:t>
              </w:r>
            </w:ins>
            <w:ins w:id="8" w:author="NTTDOCOMO" w:date="2022-01-14T17:06:00Z">
              <w:r>
                <w:t>.</w:t>
              </w:r>
            </w:ins>
          </w:p>
          <w:p w14:paraId="4790225A" w14:textId="77777777" w:rsidR="00F05B4D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--------------------------------------------</w:t>
            </w:r>
          </w:p>
          <w:p w14:paraId="7F82A225" w14:textId="77777777" w:rsidR="00F05B4D" w:rsidRPr="00716501" w:rsidRDefault="00F05B4D" w:rsidP="00520AFA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1936245" w14:textId="77777777" w:rsidR="00F05B4D" w:rsidRPr="004357AF" w:rsidRDefault="00F05B4D" w:rsidP="00520AFA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1E2DE296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isolated impact on PDU Session Resource Modify procedure.</w:t>
            </w:r>
          </w:p>
          <w:p w14:paraId="615A4F16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F05B4D" w14:paraId="1EADC439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27234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426B4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1DEB9C3A" w14:textId="77777777" w:rsidTr="00520A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D89DD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E9DE1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unclear whether the NG-RAN node should pass the NAS PDUs received for the PDU session to the UE when there is no modification of the PDU session configuration from the NG-RAN node.</w:t>
            </w:r>
          </w:p>
        </w:tc>
      </w:tr>
      <w:tr w:rsidR="00F05B4D" w14:paraId="1D15C507" w14:textId="77777777" w:rsidTr="00520AFA">
        <w:tc>
          <w:tcPr>
            <w:tcW w:w="2694" w:type="dxa"/>
            <w:gridSpan w:val="2"/>
          </w:tcPr>
          <w:p w14:paraId="72D52E97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6948AB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49AC9E31" w14:textId="77777777" w:rsidTr="00520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346F96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9C9B9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</w:t>
            </w:r>
          </w:p>
        </w:tc>
      </w:tr>
      <w:tr w:rsidR="00F05B4D" w14:paraId="0DAB448A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D8B6C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AB555" w14:textId="77777777" w:rsidR="00F05B4D" w:rsidRDefault="00F05B4D" w:rsidP="00520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B4D" w14:paraId="59F841E0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209F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D6055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657E5D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AD7553" w14:textId="77777777" w:rsidR="00F05B4D" w:rsidRDefault="00F05B4D" w:rsidP="00520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7ACC31" w14:textId="77777777" w:rsidR="00F05B4D" w:rsidRDefault="00F05B4D" w:rsidP="00520A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B4D" w14:paraId="3EA20503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4128E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8A5CE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DAFF8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498A8" w14:textId="77777777" w:rsidR="00F05B4D" w:rsidRDefault="00F05B4D" w:rsidP="00520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13D87" w14:textId="77777777" w:rsidR="00F05B4D" w:rsidRDefault="00F05B4D" w:rsidP="00520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B4D" w14:paraId="5E1D67F9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71AEE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10A4E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5371E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03937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FB91D" w14:textId="77777777" w:rsidR="00F05B4D" w:rsidRDefault="00F05B4D" w:rsidP="00520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B4D" w14:paraId="4E3901BA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A9E84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FE65F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5C218" w14:textId="77777777" w:rsidR="00F05B4D" w:rsidRDefault="00F05B4D" w:rsidP="005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40F07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14034" w14:textId="77777777" w:rsidR="00F05B4D" w:rsidRDefault="00F05B4D" w:rsidP="00520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B4D" w14:paraId="7306DDA7" w14:textId="77777777" w:rsidTr="00520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419B4" w14:textId="77777777" w:rsidR="00F05B4D" w:rsidRDefault="00F05B4D" w:rsidP="00520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620" w14:textId="77777777" w:rsidR="00F05B4D" w:rsidRDefault="00F05B4D" w:rsidP="00520AFA">
            <w:pPr>
              <w:pStyle w:val="CRCoverPage"/>
              <w:spacing w:after="0"/>
              <w:rPr>
                <w:noProof/>
              </w:rPr>
            </w:pPr>
          </w:p>
        </w:tc>
      </w:tr>
      <w:tr w:rsidR="00F05B4D" w14:paraId="0A29B03F" w14:textId="77777777" w:rsidTr="00520A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23C50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0B196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B4D" w:rsidRPr="008863B9" w14:paraId="1469229D" w14:textId="77777777" w:rsidTr="00520A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B11D0" w14:textId="77777777" w:rsidR="00F05B4D" w:rsidRPr="008863B9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C749DB" w14:textId="77777777" w:rsidR="00F05B4D" w:rsidRPr="008863B9" w:rsidRDefault="00F05B4D" w:rsidP="00520A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B4D" w14:paraId="37433849" w14:textId="77777777" w:rsidTr="00520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1A286" w14:textId="77777777" w:rsidR="00F05B4D" w:rsidRDefault="00F05B4D" w:rsidP="0052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4BF14" w14:textId="77777777" w:rsidR="00F05B4D" w:rsidRDefault="00F05B4D" w:rsidP="00520A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D31014" w14:textId="77777777" w:rsidR="00F05B4D" w:rsidRDefault="00F05B4D" w:rsidP="00F05B4D">
      <w:pPr>
        <w:pStyle w:val="CRCoverPage"/>
        <w:spacing w:after="0"/>
        <w:rPr>
          <w:noProof/>
          <w:sz w:val="8"/>
          <w:szCs w:val="8"/>
        </w:rPr>
      </w:pPr>
    </w:p>
    <w:p w14:paraId="441C94A6" w14:textId="77777777" w:rsidR="00F05B4D" w:rsidRDefault="00F05B4D" w:rsidP="00F05B4D">
      <w:pPr>
        <w:rPr>
          <w:noProof/>
        </w:rPr>
        <w:sectPr w:rsidR="00F05B4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F85CA" w14:textId="77777777" w:rsidR="00F05B4D" w:rsidRDefault="00F05B4D" w:rsidP="00F05B4D">
      <w:pPr>
        <w:rPr>
          <w:b/>
          <w:highlight w:val="yellow"/>
          <w:lang w:val="en-US"/>
        </w:rPr>
      </w:pPr>
    </w:p>
    <w:p w14:paraId="123C55ED" w14:textId="77777777" w:rsidR="00F05B4D" w:rsidRDefault="00F05B4D" w:rsidP="00F05B4D">
      <w:pPr>
        <w:rPr>
          <w:ins w:id="9" w:author="NTTDOCOMO" w:date="2021-05-05T17:18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2FB919C6" w14:textId="77777777" w:rsidR="00F05B4D" w:rsidRPr="00780C26" w:rsidRDefault="00F05B4D" w:rsidP="00F05B4D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B1E8F01" w14:textId="77777777" w:rsidR="00F05B4D" w:rsidRPr="00AD521A" w:rsidRDefault="00F05B4D" w:rsidP="00F05B4D">
      <w:pPr>
        <w:pStyle w:val="31"/>
      </w:pPr>
      <w:bookmarkStart w:id="10" w:name="_Toc20954837"/>
      <w:bookmarkStart w:id="11" w:name="_Toc29503108"/>
      <w:bookmarkStart w:id="12" w:name="_Toc36552320"/>
      <w:bookmarkStart w:id="13" w:name="_Toc36553479"/>
      <w:bookmarkStart w:id="14" w:name="_Toc36554047"/>
      <w:bookmarkStart w:id="15" w:name="_Toc45106746"/>
      <w:bookmarkStart w:id="16" w:name="_Toc45891741"/>
      <w:bookmarkStart w:id="17" w:name="_Toc51764081"/>
      <w:bookmarkStart w:id="18" w:name="_Toc64446598"/>
      <w:bookmarkStart w:id="19" w:name="_Toc68785164"/>
      <w:bookmarkStart w:id="20" w:name="_Toc73980655"/>
      <w:bookmarkStart w:id="21" w:name="_Toc81305053"/>
      <w:r w:rsidRPr="00AD521A">
        <w:t>8.2.3</w:t>
      </w:r>
      <w:r w:rsidRPr="00AD521A">
        <w:tab/>
        <w:t>PDU Session Resource Modify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E60FD8C" w14:textId="77777777" w:rsidR="00F05B4D" w:rsidRPr="00AD521A" w:rsidRDefault="00F05B4D" w:rsidP="00F05B4D">
      <w:pPr>
        <w:pStyle w:val="40"/>
      </w:pPr>
      <w:bookmarkStart w:id="22" w:name="_Toc20954838"/>
      <w:bookmarkStart w:id="23" w:name="_Toc29503109"/>
      <w:bookmarkStart w:id="24" w:name="_Toc36552321"/>
      <w:bookmarkStart w:id="25" w:name="_Toc36553480"/>
      <w:bookmarkStart w:id="26" w:name="_Toc36554048"/>
      <w:bookmarkStart w:id="27" w:name="_Toc45106747"/>
      <w:bookmarkStart w:id="28" w:name="_Toc45891742"/>
      <w:bookmarkStart w:id="29" w:name="_Toc51764082"/>
      <w:bookmarkStart w:id="30" w:name="_Toc64446599"/>
      <w:bookmarkStart w:id="31" w:name="_Toc68785165"/>
      <w:bookmarkStart w:id="32" w:name="_Toc73980656"/>
      <w:bookmarkStart w:id="33" w:name="_Toc81305054"/>
      <w:r w:rsidRPr="00AD521A">
        <w:t>8.2.3.1</w:t>
      </w:r>
      <w:r w:rsidRPr="00AD521A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9EB91CB" w14:textId="77777777" w:rsidR="00F05B4D" w:rsidRPr="00AD521A" w:rsidRDefault="00F05B4D" w:rsidP="00F05B4D">
      <w:r w:rsidRPr="00AD521A">
        <w:t xml:space="preserve">The purpose of the PDU Session Resource Modify procedure is to enable configuration modifications of already established PDU session(s) for a given UE. </w:t>
      </w:r>
      <w:r w:rsidRPr="00AD521A">
        <w:rPr>
          <w:rFonts w:hint="eastAsia"/>
          <w:lang w:eastAsia="zh-CN"/>
        </w:rPr>
        <w:t xml:space="preserve">It is also to enable the setup, </w:t>
      </w:r>
      <w:proofErr w:type="gramStart"/>
      <w:r w:rsidRPr="00AD521A">
        <w:rPr>
          <w:rFonts w:hint="eastAsia"/>
          <w:lang w:eastAsia="zh-CN"/>
        </w:rPr>
        <w:t>modification</w:t>
      </w:r>
      <w:proofErr w:type="gramEnd"/>
      <w:r w:rsidRPr="00AD521A">
        <w:rPr>
          <w:rFonts w:hint="eastAsia"/>
          <w:lang w:eastAsia="zh-CN"/>
        </w:rPr>
        <w:t xml:space="preserve"> and release of the QoS flow for already </w:t>
      </w:r>
      <w:r w:rsidRPr="00AD521A">
        <w:rPr>
          <w:lang w:eastAsia="zh-CN"/>
        </w:rPr>
        <w:t>established</w:t>
      </w:r>
      <w:r w:rsidRPr="00AD521A">
        <w:rPr>
          <w:rFonts w:hint="eastAsia"/>
          <w:lang w:eastAsia="zh-CN"/>
        </w:rPr>
        <w:t xml:space="preserve"> PDU session(s). </w:t>
      </w:r>
      <w:r w:rsidRPr="00AD521A">
        <w:t>The procedure uses UE-associated signalling.</w:t>
      </w:r>
    </w:p>
    <w:p w14:paraId="1D44D97D" w14:textId="77777777" w:rsidR="00F05B4D" w:rsidRPr="00AD521A" w:rsidRDefault="00F05B4D" w:rsidP="00F05B4D">
      <w:pPr>
        <w:pStyle w:val="40"/>
      </w:pPr>
      <w:bookmarkStart w:id="34" w:name="_Toc20954839"/>
      <w:bookmarkStart w:id="35" w:name="_Toc29503110"/>
      <w:bookmarkStart w:id="36" w:name="_Toc36552322"/>
      <w:bookmarkStart w:id="37" w:name="_Toc36553481"/>
      <w:bookmarkStart w:id="38" w:name="_Toc36554049"/>
      <w:bookmarkStart w:id="39" w:name="_Toc45106748"/>
      <w:bookmarkStart w:id="40" w:name="_Toc45891743"/>
      <w:bookmarkStart w:id="41" w:name="_Toc51764083"/>
      <w:bookmarkStart w:id="42" w:name="_Toc64446600"/>
      <w:bookmarkStart w:id="43" w:name="_Toc68785166"/>
      <w:bookmarkStart w:id="44" w:name="_Toc73980657"/>
      <w:bookmarkStart w:id="45" w:name="_Toc81305055"/>
      <w:r w:rsidRPr="00AD521A">
        <w:t>8.2.3.2</w:t>
      </w:r>
      <w:r w:rsidRPr="00AD521A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558417C" w14:textId="77777777" w:rsidR="00F05B4D" w:rsidRPr="00AD521A" w:rsidRDefault="00F05B4D" w:rsidP="00F05B4D">
      <w:pPr>
        <w:pStyle w:val="TH"/>
      </w:pPr>
      <w:r w:rsidRPr="00AD521A">
        <w:object w:dxaOrig="6893" w:dyaOrig="2427" w14:anchorId="12E0AB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1" o:title=""/>
          </v:shape>
          <o:OLEObject Type="Embed" ProgID="Visio.Drawing.11" ShapeID="_x0000_i1025" DrawAspect="Content" ObjectID="_1712432726" r:id="rId12"/>
        </w:object>
      </w:r>
    </w:p>
    <w:p w14:paraId="55D53146" w14:textId="77777777" w:rsidR="00F05B4D" w:rsidRPr="00AD521A" w:rsidRDefault="00F05B4D" w:rsidP="00F05B4D">
      <w:pPr>
        <w:pStyle w:val="TF"/>
      </w:pPr>
      <w:r w:rsidRPr="00AD521A">
        <w:t>Figure 8.2.3.2-1: PDU session resource modify: successful operation</w:t>
      </w:r>
    </w:p>
    <w:p w14:paraId="6ED034C0" w14:textId="77777777" w:rsidR="00F05B4D" w:rsidRPr="00AD521A" w:rsidRDefault="00F05B4D" w:rsidP="00F05B4D">
      <w:r w:rsidRPr="00AD521A">
        <w:t>The AMF initiates the procedure by sending a PDU SESSION RESOURCE MODIFY REQUEST message to the NG-RAN node.</w:t>
      </w:r>
    </w:p>
    <w:p w14:paraId="4484A049" w14:textId="77777777" w:rsidR="00F05B4D" w:rsidRPr="00AD521A" w:rsidRDefault="00F05B4D" w:rsidP="00F05B4D">
      <w:r w:rsidRPr="00AD521A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AD521A">
        <w:rPr>
          <w:i/>
        </w:rPr>
        <w:t>PDU Session Resource Modify Request List</w:t>
      </w:r>
      <w:r w:rsidRPr="00AD521A">
        <w:t xml:space="preserve"> IE.</w:t>
      </w:r>
    </w:p>
    <w:p w14:paraId="2F05F826" w14:textId="77777777" w:rsidR="00F05B4D" w:rsidRPr="00AD521A" w:rsidRDefault="00F05B4D" w:rsidP="00F05B4D">
      <w:r w:rsidRPr="00AD521A">
        <w:t xml:space="preserve">Upon reception of the PDU </w:t>
      </w:r>
      <w:r w:rsidRPr="00AD521A">
        <w:rPr>
          <w:rFonts w:eastAsia="SimSun"/>
          <w:iCs/>
          <w:lang w:eastAsia="zh-CN"/>
        </w:rPr>
        <w:t>SESSION</w:t>
      </w:r>
      <w:r w:rsidRPr="00AD521A">
        <w:t xml:space="preserve"> RESOURCE MODIFY REQUEST message, if the NG-RAN configuration is triggered to be modified and if resources are available for the modified NG-RAN configuration, the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shall execute the configuration modification for the requested </w:t>
      </w:r>
      <w:r w:rsidRPr="00AD521A">
        <w:rPr>
          <w:rFonts w:eastAsia="SimSun" w:hint="eastAsia"/>
          <w:lang w:eastAsia="zh-CN"/>
        </w:rPr>
        <w:t xml:space="preserve">PDU </w:t>
      </w:r>
      <w:r w:rsidRPr="00AD521A">
        <w:rPr>
          <w:rFonts w:eastAsia="SimSun"/>
          <w:lang w:eastAsia="zh-CN"/>
        </w:rPr>
        <w:t>s</w:t>
      </w:r>
      <w:r w:rsidRPr="00AD521A">
        <w:rPr>
          <w:rFonts w:eastAsia="SimSun" w:hint="eastAsia"/>
          <w:lang w:eastAsia="zh-CN"/>
        </w:rPr>
        <w:t>ession</w:t>
      </w:r>
      <w:r w:rsidRPr="00AD521A">
        <w:t>.</w:t>
      </w:r>
      <w:ins w:id="46" w:author="NTTDOCOMO" w:date="2022-01-14T17:06:00Z">
        <w:r>
          <w:t xml:space="preserve"> If the NG-RAN configuration is not triggered to be modified, </w:t>
        </w:r>
      </w:ins>
      <w:ins w:id="47" w:author="NTTDOCOMO" w:date="2022-01-14T17:09:00Z">
        <w:r>
          <w:t xml:space="preserve">the </w:t>
        </w:r>
      </w:ins>
      <w:ins w:id="48" w:author="NTTDOCOMO" w:date="2022-01-14T17:06:00Z">
        <w:r>
          <w:t>requested PDU session is regarded as failed</w:t>
        </w:r>
      </w:ins>
      <w:ins w:id="49" w:author="NTTDOCOMO" w:date="2022-01-14T17:12:00Z">
        <w:r>
          <w:t xml:space="preserve"> to be modified</w:t>
        </w:r>
      </w:ins>
      <w:ins w:id="50" w:author="NTTDOCOMO" w:date="2022-01-14T17:06:00Z">
        <w:r>
          <w:t>.</w:t>
        </w:r>
      </w:ins>
    </w:p>
    <w:p w14:paraId="130D854D" w14:textId="77777777" w:rsidR="00F05B4D" w:rsidRPr="00AD521A" w:rsidRDefault="00F05B4D" w:rsidP="00F05B4D">
      <w:r w:rsidRPr="00AD521A">
        <w:t xml:space="preserve">If the </w:t>
      </w:r>
      <w:r w:rsidRPr="00AD521A">
        <w:rPr>
          <w:i/>
        </w:rPr>
        <w:t>RAN Paging Priority</w:t>
      </w:r>
      <w:r w:rsidRPr="00AD521A">
        <w:t xml:space="preserve"> IE is included in the PDU SESSION RESOURCE MODIFY REQUEST message, the NG-RAN node may use it to determine a priority for paging the UE in RRC_INACTIVE state.</w:t>
      </w:r>
    </w:p>
    <w:p w14:paraId="08BF96FE" w14:textId="77777777" w:rsidR="00F05B4D" w:rsidRPr="00AD521A" w:rsidRDefault="00F05B4D" w:rsidP="00F05B4D">
      <w:r w:rsidRPr="00AD521A">
        <w:t xml:space="preserve">For each PDU session, if the </w:t>
      </w:r>
      <w:r w:rsidRPr="00AD521A">
        <w:rPr>
          <w:i/>
        </w:rPr>
        <w:t>S-NSSAI</w:t>
      </w:r>
      <w:r w:rsidRPr="00AD521A">
        <w:t xml:space="preserve"> IE is included in the </w:t>
      </w:r>
      <w:r w:rsidRPr="00AD521A">
        <w:rPr>
          <w:i/>
        </w:rPr>
        <w:t xml:space="preserve">PDU Session Resource Modify Request Item </w:t>
      </w:r>
      <w:r w:rsidRPr="00AD521A">
        <w:t xml:space="preserve">IE contained in the PDU SESSION RESOURCE MODIFY REQUEST message, the </w:t>
      </w:r>
      <w:r w:rsidRPr="00AD521A">
        <w:rPr>
          <w:rFonts w:hint="eastAsia"/>
          <w:lang w:eastAsia="zh-CN"/>
        </w:rPr>
        <w:t>NG-RAN node</w:t>
      </w:r>
      <w:r w:rsidRPr="00AD521A">
        <w:t xml:space="preserve"> shall</w:t>
      </w:r>
      <w:r w:rsidRPr="00AD521A">
        <w:rPr>
          <w:rFonts w:hint="eastAsia"/>
          <w:lang w:eastAsia="zh-CN"/>
        </w:rPr>
        <w:t xml:space="preserve"> </w:t>
      </w:r>
      <w:r w:rsidRPr="00AD521A">
        <w:rPr>
          <w:lang w:eastAsia="zh-CN"/>
        </w:rPr>
        <w:t xml:space="preserve">replace </w:t>
      </w:r>
      <w:r w:rsidRPr="00AD521A">
        <w:t>the previously provided S-NSSAI by the received S-NSSAI for the concerned PDU session</w:t>
      </w:r>
      <w:r w:rsidRPr="00AD521A">
        <w:rPr>
          <w:rFonts w:hint="eastAsia"/>
          <w:lang w:eastAsia="zh-CN"/>
        </w:rPr>
        <w:t xml:space="preserve"> and </w:t>
      </w:r>
      <w:r w:rsidRPr="00AD521A">
        <w:t>use it as specified in TS 23.50</w:t>
      </w:r>
      <w:r w:rsidRPr="00AD521A">
        <w:rPr>
          <w:rFonts w:hint="eastAsia"/>
          <w:lang w:eastAsia="zh-CN"/>
        </w:rPr>
        <w:t>2</w:t>
      </w:r>
      <w:r w:rsidRPr="00AD521A">
        <w:t xml:space="preserve"> [</w:t>
      </w:r>
      <w:r w:rsidRPr="00AD521A">
        <w:rPr>
          <w:rFonts w:hint="eastAsia"/>
          <w:lang w:eastAsia="zh-CN"/>
        </w:rPr>
        <w:t>10</w:t>
      </w:r>
      <w:r w:rsidRPr="00AD521A">
        <w:t>].</w:t>
      </w:r>
    </w:p>
    <w:p w14:paraId="391054B5" w14:textId="77777777" w:rsidR="00F05B4D" w:rsidRPr="00AD521A" w:rsidRDefault="00F05B4D" w:rsidP="00F05B4D">
      <w:r w:rsidRPr="00AD521A">
        <w:t xml:space="preserve">For each PDU session, if the </w:t>
      </w:r>
      <w:r w:rsidRPr="00AD521A">
        <w:rPr>
          <w:i/>
        </w:rPr>
        <w:t>Network Instance</w:t>
      </w:r>
      <w:r w:rsidRPr="00AD521A">
        <w:t xml:space="preserve"> IE is included in the </w:t>
      </w:r>
      <w:r w:rsidRPr="00AD521A">
        <w:rPr>
          <w:i/>
        </w:rPr>
        <w:t xml:space="preserve">PDU Session Resource Modify Request Transfer </w:t>
      </w:r>
      <w:r w:rsidRPr="00AD521A">
        <w:t xml:space="preserve">IE contained in the PDU SESSION RESOURCE MODIFY REQUEST message and the </w:t>
      </w:r>
      <w:r w:rsidRPr="00AD521A">
        <w:rPr>
          <w:i/>
        </w:rPr>
        <w:t>Common Network Instance</w:t>
      </w:r>
      <w:r w:rsidRPr="00AD521A">
        <w:t xml:space="preserve"> IE is not present, the NG-RAN node shall, if supported, use it as specified in TS 23.501 [9].</w:t>
      </w:r>
    </w:p>
    <w:p w14:paraId="428E73B4" w14:textId="77777777" w:rsidR="00F05B4D" w:rsidRPr="00AD521A" w:rsidRDefault="00F05B4D" w:rsidP="00F05B4D">
      <w:r w:rsidRPr="00AD521A">
        <w:t xml:space="preserve">For each PDU session, if the </w:t>
      </w:r>
      <w:r w:rsidRPr="00AD521A">
        <w:rPr>
          <w:i/>
        </w:rPr>
        <w:t>Common Network Instance</w:t>
      </w:r>
      <w:r w:rsidRPr="00AD521A">
        <w:t xml:space="preserve"> IE is included in the </w:t>
      </w:r>
      <w:r w:rsidRPr="00AD521A">
        <w:rPr>
          <w:i/>
        </w:rPr>
        <w:t xml:space="preserve">PDU Session Resource Modify Request Transfer </w:t>
      </w:r>
      <w:r w:rsidRPr="00AD521A">
        <w:t>IE contained in the PDU SESSION RESOURCE MODIFY REQUEST message, the NG-RAN node shall, if supported, use it as specified in TS 23.501 [9].</w:t>
      </w:r>
    </w:p>
    <w:p w14:paraId="6DF992F6" w14:textId="77777777" w:rsidR="00F05B4D" w:rsidRPr="00AD521A" w:rsidRDefault="00F05B4D" w:rsidP="00F05B4D">
      <w:pPr>
        <w:rPr>
          <w:rFonts w:eastAsia="SimSun"/>
          <w:lang w:eastAsia="zh-CN"/>
        </w:rPr>
      </w:pPr>
      <w:r w:rsidRPr="00AD521A">
        <w:t>For each PDU session</w:t>
      </w:r>
      <w:r w:rsidRPr="00AD521A">
        <w:rPr>
          <w:rFonts w:eastAsia="SimSun" w:hint="eastAsia"/>
          <w:lang w:eastAsia="zh-CN"/>
        </w:rPr>
        <w:t xml:space="preserve"> included </w:t>
      </w:r>
      <w:r w:rsidRPr="00AD521A">
        <w:rPr>
          <w:rFonts w:eastAsia="SimSun"/>
          <w:lang w:eastAsia="zh-CN"/>
        </w:rPr>
        <w:t>in the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i/>
        </w:rPr>
        <w:t>PDU Session Resource Modify Request List</w:t>
      </w:r>
      <w:r w:rsidRPr="00AD521A">
        <w:rPr>
          <w:rFonts w:eastAsia="SimSun" w:hint="eastAsia"/>
          <w:i/>
          <w:lang w:eastAsia="zh-CN"/>
        </w:rPr>
        <w:t xml:space="preserve"> </w:t>
      </w:r>
      <w:r w:rsidRPr="00AD521A">
        <w:rPr>
          <w:rFonts w:eastAsia="SimSun" w:hint="eastAsia"/>
          <w:lang w:eastAsia="zh-CN"/>
        </w:rPr>
        <w:t>IE</w:t>
      </w:r>
      <w:r w:rsidRPr="00AD521A">
        <w:t>:</w:t>
      </w:r>
    </w:p>
    <w:p w14:paraId="1A87C7A7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</w:r>
      <w:r w:rsidRPr="00AD521A">
        <w:rPr>
          <w:rFonts w:eastAsia="SimSun" w:hint="eastAsia"/>
        </w:rPr>
        <w:t>For each QoS flow included in</w:t>
      </w:r>
      <w:r w:rsidRPr="00AD521A">
        <w:rPr>
          <w:rFonts w:eastAsia="SimSun"/>
        </w:rPr>
        <w:t xml:space="preserve">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Batang"/>
          <w:i/>
          <w:lang w:eastAsia="ja-JP"/>
        </w:rPr>
        <w:t>QoS Flow Add or Modify Request Lis</w:t>
      </w:r>
      <w:r w:rsidRPr="00AD521A">
        <w:rPr>
          <w:rFonts w:eastAsia="SimSun" w:hint="eastAsia"/>
          <w:i/>
        </w:rPr>
        <w:t>t</w:t>
      </w:r>
      <w:r w:rsidRPr="00AD521A">
        <w:rPr>
          <w:rFonts w:eastAsia="SimSun" w:hint="eastAsia"/>
        </w:rPr>
        <w:t xml:space="preserve"> IE, b</w:t>
      </w:r>
      <w:r w:rsidRPr="00AD521A">
        <w:t xml:space="preserve">ased on the </w:t>
      </w:r>
      <w:r w:rsidRPr="00AD521A">
        <w:rPr>
          <w:rFonts w:eastAsia="SimSun" w:hint="eastAsia"/>
          <w:i/>
          <w:iCs/>
        </w:rPr>
        <w:t xml:space="preserve">QoS Flow </w:t>
      </w:r>
      <w:r w:rsidRPr="00AD521A">
        <w:rPr>
          <w:i/>
          <w:iCs/>
        </w:rPr>
        <w:t xml:space="preserve">Level QoS Parameters </w:t>
      </w:r>
      <w:r w:rsidRPr="00AD521A">
        <w:t>IE</w:t>
      </w:r>
      <w:r w:rsidRPr="00AD521A">
        <w:rPr>
          <w:rFonts w:eastAsia="SimSun" w:hint="eastAsia"/>
        </w:rPr>
        <w:t>,</w:t>
      </w:r>
      <w:r w:rsidRPr="00AD521A">
        <w:t xml:space="preserve"> the </w:t>
      </w:r>
      <w:r w:rsidRPr="00AD521A">
        <w:rPr>
          <w:rFonts w:eastAsia="SimSun" w:hint="eastAsia"/>
        </w:rPr>
        <w:t>NG-RAN node</w:t>
      </w:r>
      <w:r w:rsidRPr="00AD521A">
        <w:t xml:space="preserve"> </w:t>
      </w:r>
      <w:r w:rsidRPr="00AD521A">
        <w:rPr>
          <w:rFonts w:eastAsia="SimSun" w:hint="eastAsia"/>
        </w:rPr>
        <w:t>may</w:t>
      </w:r>
      <w:r w:rsidRPr="00AD521A">
        <w:t xml:space="preserve"> </w:t>
      </w:r>
      <w:r w:rsidRPr="00AD521A">
        <w:rPr>
          <w:rFonts w:eastAsia="SimSun" w:hint="eastAsia"/>
        </w:rPr>
        <w:t xml:space="preserve">establish, </w:t>
      </w:r>
      <w:proofErr w:type="gramStart"/>
      <w:r w:rsidRPr="00AD521A">
        <w:t>modify</w:t>
      </w:r>
      <w:proofErr w:type="gramEnd"/>
      <w:r w:rsidRPr="00AD521A">
        <w:t xml:space="preserve"> </w:t>
      </w:r>
      <w:r w:rsidRPr="00AD521A">
        <w:rPr>
          <w:rFonts w:eastAsia="SimSun" w:hint="eastAsia"/>
        </w:rPr>
        <w:t xml:space="preserve">or release </w:t>
      </w:r>
      <w:r w:rsidRPr="00AD521A">
        <w:t xml:space="preserve">the DRB configuration and may change allocation of resources on </w:t>
      </w:r>
      <w:r w:rsidRPr="00AD521A">
        <w:rPr>
          <w:rFonts w:eastAsia="SimSun" w:hint="eastAsia"/>
        </w:rPr>
        <w:t xml:space="preserve">NG or </w:t>
      </w:r>
      <w:r w:rsidRPr="00AD521A">
        <w:t>Uu according</w:t>
      </w:r>
      <w:r w:rsidRPr="00AD521A">
        <w:rPr>
          <w:rFonts w:eastAsia="SimSun" w:hint="eastAsia"/>
        </w:rPr>
        <w:t>ly</w:t>
      </w:r>
      <w:r w:rsidRPr="00AD521A">
        <w:t xml:space="preserve">. </w:t>
      </w:r>
      <w:r w:rsidRPr="00AD521A">
        <w:rPr>
          <w:rFonts w:eastAsia="SimSun" w:hint="eastAsia"/>
        </w:rPr>
        <w:t xml:space="preserve">The NG-RAN node </w:t>
      </w:r>
      <w:r w:rsidRPr="00AD521A">
        <w:rPr>
          <w:rFonts w:eastAsia="SimSun"/>
        </w:rPr>
        <w:t>shall</w:t>
      </w:r>
      <w:r w:rsidRPr="00AD521A">
        <w:rPr>
          <w:rFonts w:eastAsia="SimSun" w:hint="eastAsia"/>
        </w:rPr>
        <w:t xml:space="preserve"> </w:t>
      </w:r>
      <w:r w:rsidRPr="00AD521A">
        <w:rPr>
          <w:rFonts w:hint="eastAsia"/>
        </w:rPr>
        <w:t>associate each QoS flow</w:t>
      </w:r>
      <w:r w:rsidRPr="00AD521A">
        <w:rPr>
          <w:rFonts w:eastAsia="SimSun" w:hint="eastAsia"/>
        </w:rPr>
        <w:t xml:space="preserve"> accepted to </w:t>
      </w:r>
      <w:r w:rsidRPr="00AD521A">
        <w:rPr>
          <w:rFonts w:eastAsia="SimSun" w:hint="eastAsia"/>
        </w:rPr>
        <w:lastRenderedPageBreak/>
        <w:t>setup or modify with a</w:t>
      </w:r>
      <w:r w:rsidRPr="00AD521A">
        <w:rPr>
          <w:rFonts w:hint="eastAsia"/>
        </w:rPr>
        <w:t xml:space="preserve"> </w:t>
      </w:r>
      <w:r w:rsidRPr="00AD521A">
        <w:t>DRB</w:t>
      </w:r>
      <w:r w:rsidRPr="00AD521A">
        <w:rPr>
          <w:rFonts w:eastAsia="SimSun" w:hint="eastAsia"/>
        </w:rPr>
        <w:t xml:space="preserve"> of the PDU session.</w:t>
      </w:r>
      <w:r w:rsidRPr="00AD521A">
        <w:rPr>
          <w:rFonts w:eastAsia="SimSun"/>
        </w:rPr>
        <w:t xml:space="preserve"> </w:t>
      </w:r>
      <w:r w:rsidRPr="00AD521A">
        <w:rPr>
          <w:rFonts w:eastAsia="SimSun" w:hint="eastAsia"/>
        </w:rPr>
        <w:t xml:space="preserve">The </w:t>
      </w:r>
      <w:r w:rsidRPr="00AD521A">
        <w:rPr>
          <w:rFonts w:eastAsia="SimSun"/>
        </w:rPr>
        <w:t>associated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</w:rPr>
        <w:t>DRB</w:t>
      </w:r>
      <w:r w:rsidRPr="00AD521A">
        <w:rPr>
          <w:rFonts w:eastAsia="SimSun" w:hint="eastAsia"/>
        </w:rPr>
        <w:t xml:space="preserve"> for the </w:t>
      </w:r>
      <w:r w:rsidRPr="00AD521A">
        <w:rPr>
          <w:rFonts w:hint="eastAsia"/>
        </w:rPr>
        <w:t>QoS flow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</w:rPr>
        <w:t>accepted</w:t>
      </w:r>
      <w:r w:rsidRPr="00AD521A">
        <w:rPr>
          <w:rFonts w:eastAsia="SimSun" w:hint="eastAsia"/>
        </w:rPr>
        <w:t xml:space="preserve"> to modify may not change.</w:t>
      </w:r>
    </w:p>
    <w:p w14:paraId="660314E0" w14:textId="77777777" w:rsidR="00F05B4D" w:rsidRPr="00BE63DA" w:rsidRDefault="00F05B4D" w:rsidP="00F05B4D">
      <w:pPr>
        <w:ind w:left="568" w:hanging="284"/>
        <w:rPr>
          <w:rFonts w:eastAsia="SimSun"/>
          <w:lang w:eastAsia="zh-CN"/>
        </w:rPr>
      </w:pPr>
      <w:r w:rsidRPr="00BE63DA">
        <w:t>-</w:t>
      </w:r>
      <w:r w:rsidRPr="00BE63DA">
        <w:tab/>
      </w:r>
      <w:r w:rsidRPr="00BE63DA">
        <w:rPr>
          <w:rFonts w:eastAsia="SimSun" w:hint="eastAsia"/>
          <w:lang w:eastAsia="zh-CN"/>
        </w:rPr>
        <w:t>For each QoS flow included in</w:t>
      </w:r>
      <w:r w:rsidRPr="00BE63DA">
        <w:rPr>
          <w:rFonts w:eastAsia="SimSun"/>
          <w:lang w:eastAsia="zh-CN"/>
        </w:rPr>
        <w:t xml:space="preserve"> the</w:t>
      </w:r>
      <w:r w:rsidRPr="00BE63DA">
        <w:rPr>
          <w:rFonts w:eastAsia="SimSun" w:hint="eastAsia"/>
          <w:lang w:eastAsia="zh-CN"/>
        </w:rPr>
        <w:t xml:space="preserve"> </w:t>
      </w:r>
      <w:r w:rsidRPr="00BE63DA">
        <w:rPr>
          <w:rFonts w:eastAsia="Batang"/>
          <w:i/>
        </w:rPr>
        <w:t>QoS Flow Add or Modify Request Lis</w:t>
      </w:r>
      <w:r w:rsidRPr="00BE63DA">
        <w:rPr>
          <w:rFonts w:eastAsia="SimSun" w:hint="eastAsia"/>
          <w:i/>
          <w:lang w:eastAsia="zh-CN"/>
        </w:rPr>
        <w:t>t</w:t>
      </w:r>
      <w:r w:rsidRPr="00BE63DA">
        <w:rPr>
          <w:rFonts w:eastAsia="SimSun" w:hint="eastAsia"/>
          <w:lang w:eastAsia="zh-CN"/>
        </w:rPr>
        <w:t xml:space="preserve"> IE, </w:t>
      </w:r>
      <w:r>
        <w:rPr>
          <w:rFonts w:eastAsia="SimSun"/>
          <w:lang w:eastAsia="zh-CN"/>
        </w:rPr>
        <w:t xml:space="preserve">if the </w:t>
      </w:r>
      <w:r w:rsidRPr="00BE63DA">
        <w:rPr>
          <w:rFonts w:eastAsia="Batang"/>
          <w:i/>
        </w:rPr>
        <w:t xml:space="preserve">QoS Flow Add or Modify Request </w:t>
      </w:r>
      <w:r>
        <w:rPr>
          <w:rFonts w:eastAsia="Batang"/>
          <w:i/>
        </w:rPr>
        <w:t xml:space="preserve">Item </w:t>
      </w:r>
      <w:r w:rsidRPr="00BE63DA">
        <w:rPr>
          <w:rFonts w:eastAsia="SimSun" w:hint="eastAsia"/>
          <w:lang w:eastAsia="zh-CN"/>
        </w:rPr>
        <w:t xml:space="preserve">IE </w:t>
      </w:r>
      <w:r>
        <w:rPr>
          <w:rFonts w:eastAsia="SimSun"/>
          <w:lang w:eastAsia="zh-CN"/>
        </w:rPr>
        <w:t xml:space="preserve">is included for an existing </w:t>
      </w:r>
      <w:r w:rsidRPr="00BE63DA">
        <w:rPr>
          <w:rFonts w:eastAsia="SimSun"/>
          <w:i/>
          <w:iCs/>
          <w:lang w:eastAsia="zh-CN"/>
        </w:rPr>
        <w:t>QoS Flow Identifier</w:t>
      </w:r>
      <w:r>
        <w:rPr>
          <w:rFonts w:eastAsia="SimSun"/>
          <w:lang w:eastAsia="zh-CN"/>
        </w:rPr>
        <w:t xml:space="preserve"> IE, </w:t>
      </w:r>
      <w:r w:rsidRPr="00BE63DA">
        <w:rPr>
          <w:rFonts w:eastAsia="SimSun" w:hint="eastAsia"/>
          <w:lang w:eastAsia="zh-CN"/>
        </w:rPr>
        <w:t xml:space="preserve">the NG-RAN node shall </w:t>
      </w:r>
      <w:r>
        <w:rPr>
          <w:rFonts w:eastAsia="SimSun"/>
          <w:lang w:eastAsia="zh-CN"/>
        </w:rPr>
        <w:t xml:space="preserve">overwrite the content of the full </w:t>
      </w:r>
      <w:r w:rsidRPr="00BE63DA">
        <w:rPr>
          <w:rFonts w:eastAsia="Batang"/>
          <w:i/>
        </w:rPr>
        <w:t xml:space="preserve">QoS Flow Add or Modify Request </w:t>
      </w:r>
      <w:r>
        <w:rPr>
          <w:rFonts w:eastAsia="Batang"/>
          <w:i/>
        </w:rPr>
        <w:t xml:space="preserve">Item </w:t>
      </w:r>
      <w:r w:rsidRPr="00BE63DA">
        <w:rPr>
          <w:rFonts w:eastAsia="SimSun" w:hint="eastAsia"/>
          <w:lang w:eastAsia="zh-CN"/>
        </w:rPr>
        <w:t>IE.</w:t>
      </w:r>
    </w:p>
    <w:p w14:paraId="1F44D2F5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</w:r>
      <w:r w:rsidRPr="00AD521A">
        <w:rPr>
          <w:rFonts w:eastAsia="SimSun" w:hint="eastAsia"/>
        </w:rPr>
        <w:t>For each QoS flow included in</w:t>
      </w:r>
      <w:r w:rsidRPr="00AD521A">
        <w:rPr>
          <w:rFonts w:eastAsia="SimSun"/>
        </w:rPr>
        <w:t xml:space="preserve">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  <w:i/>
        </w:rPr>
        <w:t>QoS Flow to Release List</w:t>
      </w:r>
      <w:r w:rsidRPr="00AD521A">
        <w:rPr>
          <w:rFonts w:eastAsia="SimSun" w:hint="eastAsia"/>
        </w:rPr>
        <w:t xml:space="preserve"> IE, the NG-RAN node shall de-</w:t>
      </w:r>
      <w:r w:rsidRPr="00AD521A">
        <w:rPr>
          <w:rFonts w:eastAsia="SimSun"/>
        </w:rPr>
        <w:t>associate</w:t>
      </w:r>
      <w:r w:rsidRPr="00AD521A">
        <w:rPr>
          <w:rFonts w:eastAsia="SimSun" w:hint="eastAsia"/>
        </w:rPr>
        <w:t xml:space="preserve"> the </w:t>
      </w:r>
      <w:r w:rsidRPr="00AD521A">
        <w:rPr>
          <w:rFonts w:hint="eastAsia"/>
        </w:rPr>
        <w:t>QoS flow with the</w:t>
      </w:r>
      <w:r w:rsidRPr="00AD521A">
        <w:rPr>
          <w:rFonts w:eastAsia="SimSun" w:hint="eastAsia"/>
        </w:rPr>
        <w:t xml:space="preserve"> previously associated</w:t>
      </w:r>
      <w:r w:rsidRPr="00AD521A">
        <w:rPr>
          <w:rFonts w:hint="eastAsia"/>
        </w:rPr>
        <w:t xml:space="preserve"> </w:t>
      </w:r>
      <w:r w:rsidRPr="00AD521A">
        <w:t>DRB</w:t>
      </w:r>
      <w:r w:rsidRPr="00AD521A">
        <w:rPr>
          <w:rFonts w:eastAsia="SimSun" w:hint="eastAsia"/>
        </w:rPr>
        <w:t>.</w:t>
      </w:r>
    </w:p>
    <w:p w14:paraId="2E5DC4F7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  <w:t xml:space="preserve">The </w:t>
      </w:r>
      <w:r w:rsidRPr="00AD521A">
        <w:rPr>
          <w:rFonts w:eastAsia="SimSun" w:hint="eastAsia"/>
        </w:rPr>
        <w:t>NG-RAN node</w:t>
      </w:r>
      <w:r w:rsidRPr="00AD521A">
        <w:t xml:space="preserve"> shall pass the </w:t>
      </w:r>
      <w:r w:rsidRPr="00AD521A">
        <w:rPr>
          <w:i/>
        </w:rPr>
        <w:t>NAS-PDU</w:t>
      </w:r>
      <w:r w:rsidRPr="00AD521A">
        <w:t xml:space="preserve"> IE </w:t>
      </w:r>
      <w:r w:rsidRPr="00AD521A">
        <w:rPr>
          <w:rFonts w:eastAsia="SimSun"/>
        </w:rPr>
        <w:t>received</w:t>
      </w:r>
      <w:r w:rsidRPr="00AD521A">
        <w:t xml:space="preserve"> for the </w:t>
      </w:r>
      <w:r w:rsidRPr="00AD521A">
        <w:rPr>
          <w:rFonts w:eastAsia="SimSun" w:hint="eastAsia"/>
        </w:rPr>
        <w:t>PDU session</w:t>
      </w:r>
      <w:r w:rsidRPr="00AD521A">
        <w:t xml:space="preserve"> to the UE when modifying the </w:t>
      </w:r>
      <w:r w:rsidRPr="00AD521A">
        <w:rPr>
          <w:rFonts w:eastAsia="SimSun" w:hint="eastAsia"/>
        </w:rPr>
        <w:t xml:space="preserve">PDU session </w:t>
      </w:r>
      <w:r w:rsidRPr="00AD521A">
        <w:rPr>
          <w:rFonts w:eastAsia="SimSun"/>
          <w:iCs/>
        </w:rPr>
        <w:t>configuration</w:t>
      </w:r>
      <w:r w:rsidRPr="00AD521A">
        <w:t xml:space="preserve">. </w:t>
      </w:r>
      <w:r w:rsidRPr="00AD521A">
        <w:rPr>
          <w:rFonts w:eastAsia="SimSun"/>
        </w:rPr>
        <w:t>The</w:t>
      </w:r>
      <w:r w:rsidRPr="00AD521A">
        <w:rPr>
          <w:rFonts w:eastAsia="SimSun" w:hint="eastAsia"/>
        </w:rPr>
        <w:t xml:space="preserve"> NG-RAN node</w:t>
      </w:r>
      <w:r w:rsidRPr="00AD521A">
        <w:rPr>
          <w:rFonts w:eastAsia="SimSun"/>
        </w:rPr>
        <w:t xml:space="preserve"> does not send the NAS PDUs associated to the failed </w:t>
      </w:r>
      <w:r w:rsidRPr="00AD521A">
        <w:rPr>
          <w:rFonts w:eastAsia="SimSun" w:hint="eastAsia"/>
        </w:rPr>
        <w:t>PDU session</w:t>
      </w:r>
      <w:r w:rsidRPr="00AD521A">
        <w:rPr>
          <w:rFonts w:eastAsia="SimSun"/>
        </w:rPr>
        <w:t xml:space="preserve">s to the UE. </w:t>
      </w:r>
    </w:p>
    <w:p w14:paraId="5E5A07E7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</w:r>
      <w:r w:rsidRPr="00AD521A">
        <w:rPr>
          <w:rFonts w:eastAsia="SimSun"/>
        </w:rPr>
        <w:t>The</w:t>
      </w:r>
      <w:r w:rsidRPr="00AD521A">
        <w:rPr>
          <w:rFonts w:eastAsia="SimSun" w:hint="eastAsia"/>
        </w:rPr>
        <w:t xml:space="preserve"> NG-RAN node</w:t>
      </w:r>
      <w:r w:rsidRPr="00AD521A">
        <w:t xml:space="preserve"> </w:t>
      </w:r>
      <w:r w:rsidRPr="00AD521A">
        <w:rPr>
          <w:rFonts w:eastAsia="SimSun"/>
        </w:rPr>
        <w:t>may</w:t>
      </w:r>
      <w:r w:rsidRPr="00AD521A">
        <w:t xml:space="preserve"> change allocation of resources on </w:t>
      </w:r>
      <w:r w:rsidRPr="00AD521A">
        <w:rPr>
          <w:rFonts w:eastAsia="SimSun" w:hint="eastAsia"/>
        </w:rPr>
        <w:t>NG</w:t>
      </w:r>
      <w:r w:rsidRPr="00AD521A">
        <w:t xml:space="preserve"> according to the requested target configuration.</w:t>
      </w:r>
    </w:p>
    <w:p w14:paraId="3EEE1065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  <w:t>If the</w:t>
      </w:r>
      <w:r w:rsidRPr="00AD521A">
        <w:rPr>
          <w:i/>
          <w:snapToGrid w:val="0"/>
        </w:rPr>
        <w:t xml:space="preserve"> </w:t>
      </w:r>
      <w:r w:rsidRPr="00AD521A">
        <w:rPr>
          <w:i/>
          <w:lang w:eastAsia="ja-JP"/>
        </w:rPr>
        <w:t>PDU Session</w:t>
      </w:r>
      <w:r w:rsidRPr="00AD521A">
        <w:rPr>
          <w:rFonts w:eastAsia="SimSun" w:hint="eastAsia"/>
          <w:i/>
        </w:rPr>
        <w:t xml:space="preserve"> </w:t>
      </w:r>
      <w:r w:rsidRPr="00AD521A">
        <w:rPr>
          <w:i/>
          <w:lang w:eastAsia="ja-JP"/>
        </w:rPr>
        <w:t>Aggregate Maximum Bit Rate</w:t>
      </w:r>
      <w:r w:rsidRPr="00AD521A">
        <w:rPr>
          <w:lang w:eastAsia="ja-JP"/>
        </w:rPr>
        <w:t xml:space="preserve"> IE</w:t>
      </w:r>
      <w:r w:rsidRPr="00AD521A">
        <w:t xml:space="preserve"> is included in the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SimSun" w:hint="eastAsia"/>
          <w:i/>
        </w:rPr>
        <w:t xml:space="preserve"> </w:t>
      </w:r>
      <w:r w:rsidRPr="00AD521A">
        <w:rPr>
          <w:rFonts w:eastAsia="SimSun" w:hint="eastAsia"/>
        </w:rPr>
        <w:t>IE,</w:t>
      </w:r>
      <w:r w:rsidRPr="00AD521A">
        <w:t xml:space="preserve"> the </w:t>
      </w:r>
      <w:r w:rsidRPr="00AD521A">
        <w:rPr>
          <w:rFonts w:eastAsia="SimSun" w:hint="eastAsia"/>
        </w:rPr>
        <w:t>NG-RAN node</w:t>
      </w:r>
      <w:r w:rsidRPr="00AD521A">
        <w:t xml:space="preserve"> shall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</w:rPr>
        <w:t xml:space="preserve">store and </w:t>
      </w:r>
      <w:r w:rsidRPr="00AD521A">
        <w:t xml:space="preserve">use the </w:t>
      </w:r>
      <w:r w:rsidRPr="00AD521A">
        <w:rPr>
          <w:rFonts w:eastAsia="SimSun"/>
        </w:rPr>
        <w:t>received</w:t>
      </w:r>
      <w:r w:rsidRPr="00AD521A">
        <w:t xml:space="preserve"> PDU Session Aggregate Maximum Bit Rate value when enforcing traffic policing for </w:t>
      </w:r>
      <w:proofErr w:type="gramStart"/>
      <w:r w:rsidRPr="00AD521A">
        <w:t>Non-GBR QoS</w:t>
      </w:r>
      <w:proofErr w:type="gramEnd"/>
      <w:r w:rsidRPr="00AD521A">
        <w:t xml:space="preserve"> flows </w:t>
      </w:r>
      <w:r w:rsidRPr="00AD521A">
        <w:rPr>
          <w:rFonts w:eastAsia="SimSun" w:hint="eastAsia"/>
        </w:rPr>
        <w:t>for the concerned UE as specified in TS 23.501</w:t>
      </w:r>
      <w:r w:rsidRPr="00AD521A">
        <w:rPr>
          <w:rFonts w:eastAsia="SimSun"/>
        </w:rPr>
        <w:t xml:space="preserve"> </w:t>
      </w:r>
      <w:r w:rsidRPr="00AD521A">
        <w:rPr>
          <w:rFonts w:eastAsia="SimSun" w:hint="eastAsia"/>
        </w:rPr>
        <w:t>[9]</w:t>
      </w:r>
      <w:r w:rsidRPr="00AD521A">
        <w:rPr>
          <w:lang w:eastAsia="ja-JP"/>
        </w:rPr>
        <w:t>.</w:t>
      </w:r>
    </w:p>
    <w:p w14:paraId="4DF7C69C" w14:textId="77777777" w:rsidR="00F05B4D" w:rsidRPr="00AD521A" w:rsidRDefault="00F05B4D" w:rsidP="00F05B4D">
      <w:pPr>
        <w:pStyle w:val="B1"/>
        <w:rPr>
          <w:lang w:eastAsia="ja-JP"/>
        </w:rPr>
      </w:pPr>
      <w:r w:rsidRPr="00AD521A">
        <w:t>-</w:t>
      </w:r>
      <w:r w:rsidRPr="00AD521A">
        <w:tab/>
      </w:r>
      <w:r w:rsidRPr="00AD521A">
        <w:rPr>
          <w:rFonts w:eastAsia="SimSun" w:hint="eastAsia"/>
        </w:rPr>
        <w:t>If</w:t>
      </w:r>
      <w:r w:rsidRPr="00AD521A">
        <w:rPr>
          <w:rFonts w:eastAsia="SimSun"/>
        </w:rPr>
        <w:t xml:space="preserve">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 w:hint="eastAsia"/>
          <w:i/>
        </w:rPr>
        <w:t xml:space="preserve">UL </w:t>
      </w:r>
      <w:r w:rsidRPr="00AD521A">
        <w:rPr>
          <w:rFonts w:eastAsia="SimSun"/>
          <w:i/>
        </w:rPr>
        <w:t>NG-U UP TNL</w:t>
      </w:r>
      <w:r w:rsidRPr="00AD521A">
        <w:rPr>
          <w:i/>
          <w:lang w:eastAsia="ja-JP"/>
        </w:rPr>
        <w:t xml:space="preserve"> Modify List</w:t>
      </w:r>
      <w:r w:rsidRPr="00AD521A">
        <w:rPr>
          <w:rFonts w:eastAsia="SimSun" w:hint="eastAsia"/>
        </w:rPr>
        <w:t xml:space="preserve"> IE is included in</w:t>
      </w:r>
      <w:r w:rsidRPr="00AD521A">
        <w:t xml:space="preserve"> the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SimSun" w:hint="eastAsia"/>
          <w:i/>
        </w:rPr>
        <w:t xml:space="preserve"> </w:t>
      </w:r>
      <w:r w:rsidRPr="00AD521A">
        <w:rPr>
          <w:rFonts w:eastAsia="SimSun" w:hint="eastAsia"/>
        </w:rPr>
        <w:t>IE,</w:t>
      </w:r>
      <w:r w:rsidRPr="00AD521A">
        <w:t xml:space="preserve"> the </w:t>
      </w:r>
      <w:r w:rsidRPr="00AD521A">
        <w:rPr>
          <w:rFonts w:eastAsia="SimSun" w:hint="eastAsia"/>
        </w:rPr>
        <w:t>NG-RAN node</w:t>
      </w:r>
      <w:r w:rsidRPr="00AD521A">
        <w:t xml:space="preserve"> shall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</w:rPr>
        <w:t>update</w:t>
      </w:r>
      <w:r w:rsidRPr="00AD521A">
        <w:rPr>
          <w:rFonts w:eastAsia="SimSun" w:hint="eastAsia"/>
        </w:rPr>
        <w:t xml:space="preserve"> the t</w:t>
      </w:r>
      <w:r w:rsidRPr="00AD521A">
        <w:t xml:space="preserve">ransport </w:t>
      </w:r>
      <w:r w:rsidRPr="00AD521A">
        <w:rPr>
          <w:rFonts w:eastAsia="SimSun" w:hint="eastAsia"/>
        </w:rPr>
        <w:t>l</w:t>
      </w:r>
      <w:r w:rsidRPr="00AD521A">
        <w:t xml:space="preserve">ayer </w:t>
      </w:r>
      <w:r w:rsidRPr="00AD521A">
        <w:rPr>
          <w:rFonts w:eastAsia="SimSun" w:hint="eastAsia"/>
        </w:rPr>
        <w:t>i</w:t>
      </w:r>
      <w:r w:rsidRPr="00AD521A">
        <w:t>nformation</w:t>
      </w:r>
      <w:r w:rsidRPr="00AD521A">
        <w:rPr>
          <w:rFonts w:eastAsia="SimSun" w:hint="eastAsia"/>
        </w:rPr>
        <w:t xml:space="preserve"> for the uplink data accordingly for the concerned</w:t>
      </w:r>
      <w:r w:rsidRPr="00AD521A">
        <w:rPr>
          <w:lang w:eastAsia="ja-JP"/>
        </w:rPr>
        <w:t xml:space="preserve"> transport bearers identified by the </w:t>
      </w:r>
      <w:r w:rsidRPr="00AD521A">
        <w:rPr>
          <w:rFonts w:eastAsia="SimSun"/>
          <w:i/>
        </w:rPr>
        <w:t>D</w:t>
      </w:r>
      <w:r w:rsidRPr="00AD521A">
        <w:rPr>
          <w:rFonts w:eastAsia="SimSun" w:hint="eastAsia"/>
          <w:i/>
        </w:rPr>
        <w:t xml:space="preserve">L </w:t>
      </w:r>
      <w:r w:rsidRPr="00AD521A">
        <w:rPr>
          <w:rFonts w:eastAsia="SimSun"/>
          <w:i/>
        </w:rPr>
        <w:t>NG-U UP TNL</w:t>
      </w:r>
      <w:r w:rsidRPr="00AD521A">
        <w:rPr>
          <w:i/>
          <w:lang w:eastAsia="ja-JP"/>
        </w:rPr>
        <w:t xml:space="preserve"> Information</w:t>
      </w:r>
      <w:r w:rsidRPr="00AD521A">
        <w:rPr>
          <w:rFonts w:eastAsia="SimSun" w:hint="eastAsia"/>
        </w:rPr>
        <w:t xml:space="preserve"> IE</w:t>
      </w:r>
      <w:r w:rsidRPr="00AD521A">
        <w:rPr>
          <w:rFonts w:eastAsia="SimSun"/>
        </w:rPr>
        <w:t xml:space="preserve"> </w:t>
      </w:r>
      <w:r w:rsidRPr="00AD521A">
        <w:rPr>
          <w:rFonts w:eastAsia="SimSun" w:hint="eastAsia"/>
        </w:rPr>
        <w:t>included in</w:t>
      </w:r>
      <w:r w:rsidRPr="00AD521A">
        <w:t xml:space="preserve"> the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SimSun" w:hint="eastAsia"/>
          <w:i/>
        </w:rPr>
        <w:t xml:space="preserve"> </w:t>
      </w:r>
      <w:r w:rsidRPr="00AD521A">
        <w:rPr>
          <w:rFonts w:eastAsia="SimSun" w:hint="eastAsia"/>
        </w:rPr>
        <w:t xml:space="preserve">IE </w:t>
      </w:r>
      <w:r w:rsidRPr="00AD521A">
        <w:rPr>
          <w:rFonts w:eastAsia="SimSun"/>
        </w:rPr>
        <w:t xml:space="preserve">for the concerned </w:t>
      </w:r>
      <w:r w:rsidRPr="00AD521A">
        <w:rPr>
          <w:lang w:eastAsia="ja-JP"/>
        </w:rPr>
        <w:t>PDU sessio</w:t>
      </w:r>
      <w:r w:rsidRPr="00AD521A">
        <w:rPr>
          <w:rFonts w:eastAsia="SimSun" w:hint="eastAsia"/>
        </w:rPr>
        <w:t>n</w:t>
      </w:r>
      <w:r w:rsidRPr="00AD521A">
        <w:rPr>
          <w:lang w:eastAsia="ja-JP"/>
        </w:rPr>
        <w:t>.</w:t>
      </w:r>
    </w:p>
    <w:p w14:paraId="358B394C" w14:textId="77777777" w:rsidR="00F05B4D" w:rsidRPr="00AD521A" w:rsidRDefault="00F05B4D" w:rsidP="00F05B4D">
      <w:pPr>
        <w:pStyle w:val="B1"/>
        <w:rPr>
          <w:lang w:eastAsia="ja-JP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SimSun" w:hint="eastAsia"/>
        </w:rPr>
        <w:t>If</w:t>
      </w:r>
      <w:r w:rsidRPr="00AD521A">
        <w:rPr>
          <w:rFonts w:eastAsia="SimSun"/>
        </w:rPr>
        <w:t xml:space="preserve">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  <w:i/>
        </w:rPr>
        <w:t xml:space="preserve">Additional </w:t>
      </w:r>
      <w:r w:rsidRPr="00AD521A">
        <w:rPr>
          <w:rFonts w:eastAsia="SimSun" w:hint="eastAsia"/>
          <w:i/>
        </w:rPr>
        <w:t xml:space="preserve">UL </w:t>
      </w:r>
      <w:r w:rsidRPr="00AD521A">
        <w:rPr>
          <w:rFonts w:eastAsia="SimSun"/>
          <w:i/>
        </w:rPr>
        <w:t>NG-U UP TNL</w:t>
      </w:r>
      <w:r w:rsidRPr="00AD521A">
        <w:rPr>
          <w:i/>
          <w:lang w:eastAsia="ja-JP"/>
        </w:rPr>
        <w:t xml:space="preserve"> Information</w:t>
      </w:r>
      <w:r w:rsidRPr="00AD521A">
        <w:rPr>
          <w:rFonts w:eastAsia="SimSun" w:hint="eastAsia"/>
        </w:rPr>
        <w:t xml:space="preserve"> IE is included in</w:t>
      </w:r>
      <w:r w:rsidRPr="00AD521A">
        <w:t xml:space="preserve"> the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SimSun" w:hint="eastAsia"/>
        </w:rPr>
        <w:t xml:space="preserve"> IE,</w:t>
      </w:r>
      <w:r w:rsidRPr="00AD521A">
        <w:t xml:space="preserve"> the </w:t>
      </w:r>
      <w:r w:rsidRPr="00AD521A">
        <w:rPr>
          <w:rFonts w:eastAsia="SimSun" w:hint="eastAsia"/>
        </w:rPr>
        <w:t>NG-RAN node</w:t>
      </w:r>
      <w:r w:rsidRPr="00AD521A">
        <w:t xml:space="preserve"> </w:t>
      </w:r>
      <w:r w:rsidRPr="00AD521A">
        <w:rPr>
          <w:lang w:eastAsia="ja-JP"/>
        </w:rPr>
        <w:t xml:space="preserve">may </w:t>
      </w:r>
      <w:r w:rsidRPr="00AD521A">
        <w:rPr>
          <w:snapToGrid w:val="0"/>
        </w:rPr>
        <w:t xml:space="preserve">allocate resources for an additional NG-U transport bearer for some or </w:t>
      </w:r>
      <w:proofErr w:type="gramStart"/>
      <w:r w:rsidRPr="00AD521A">
        <w:rPr>
          <w:snapToGrid w:val="0"/>
        </w:rPr>
        <w:t>all of</w:t>
      </w:r>
      <w:proofErr w:type="gramEnd"/>
      <w:r w:rsidRPr="00AD521A">
        <w:rPr>
          <w:snapToGrid w:val="0"/>
        </w:rPr>
        <w:t xml:space="preserve"> the QoS flows present in </w:t>
      </w:r>
      <w:r w:rsidRPr="00AD521A">
        <w:t xml:space="preserve">the </w:t>
      </w:r>
      <w:r w:rsidRPr="00AD521A">
        <w:rPr>
          <w:i/>
        </w:rPr>
        <w:t>QoS Flow Add or Modify Request List</w:t>
      </w:r>
      <w:r w:rsidRPr="00AD521A">
        <w:t xml:space="preserve"> IE and</w:t>
      </w:r>
      <w:r w:rsidRPr="00AD521A">
        <w:rPr>
          <w:snapToGrid w:val="0"/>
        </w:rPr>
        <w:t xml:space="preserve"> it shall indicate these QoS flows in the </w:t>
      </w:r>
      <w:r w:rsidRPr="00AD521A">
        <w:rPr>
          <w:i/>
          <w:snapToGrid w:val="0"/>
        </w:rPr>
        <w:t xml:space="preserve">Additional DL QoS Flow per TNL Information </w:t>
      </w:r>
      <w:r w:rsidRPr="00AD521A">
        <w:rPr>
          <w:snapToGrid w:val="0"/>
        </w:rPr>
        <w:t>IE i</w:t>
      </w:r>
      <w:r w:rsidRPr="00AD521A">
        <w:rPr>
          <w:lang w:eastAsia="ja-JP"/>
        </w:rPr>
        <w:t xml:space="preserve">n the </w:t>
      </w:r>
      <w:r w:rsidRPr="00AD521A">
        <w:rPr>
          <w:i/>
        </w:rPr>
        <w:t xml:space="preserve">PDU Session Resource </w:t>
      </w:r>
      <w:r w:rsidRPr="00AD521A">
        <w:rPr>
          <w:i/>
          <w:iCs/>
        </w:rPr>
        <w:t>Modify Response Transfer</w:t>
      </w:r>
      <w:r w:rsidRPr="00AD521A">
        <w:t xml:space="preserve"> IE</w:t>
      </w:r>
      <w:r w:rsidRPr="00AD521A">
        <w:rPr>
          <w:lang w:eastAsia="ja-JP"/>
        </w:rPr>
        <w:t xml:space="preserve">. In case the </w:t>
      </w:r>
      <w:r w:rsidRPr="00AD521A">
        <w:rPr>
          <w:i/>
          <w:snapToGrid w:val="0"/>
        </w:rPr>
        <w:t xml:space="preserve">Additional DL QoS Flow per TNL Information </w:t>
      </w:r>
      <w:r w:rsidRPr="00AD521A">
        <w:rPr>
          <w:snapToGrid w:val="0"/>
        </w:rPr>
        <w:t>IE</w:t>
      </w:r>
      <w:r w:rsidRPr="00AD521A">
        <w:rPr>
          <w:lang w:eastAsia="ja-JP"/>
        </w:rPr>
        <w:t xml:space="preserve"> is not included </w:t>
      </w:r>
      <w:r w:rsidRPr="00AD521A">
        <w:t>the SMF shall consider the proposed additional UL NG-U UP TNL information as available again</w:t>
      </w:r>
      <w:r w:rsidRPr="00AD521A">
        <w:rPr>
          <w:lang w:eastAsia="ja-JP"/>
        </w:rPr>
        <w:t>.</w:t>
      </w:r>
    </w:p>
    <w:p w14:paraId="3921DE4B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SimSun"/>
        </w:rPr>
        <w:t>In case more than one NG-U transport bearers have been set up for the PDU session</w:t>
      </w:r>
      <w:r w:rsidRPr="00AD521A">
        <w:rPr>
          <w:rFonts w:eastAsia="SimSun" w:hint="eastAsia"/>
        </w:rPr>
        <w:t>,</w:t>
      </w:r>
      <w:r w:rsidRPr="00AD521A">
        <w:rPr>
          <w:rFonts w:eastAsia="SimSun"/>
        </w:rPr>
        <w:t xml:space="preserve"> i</w:t>
      </w:r>
      <w:r w:rsidRPr="00AD521A">
        <w:rPr>
          <w:rFonts w:eastAsia="SimSun" w:hint="eastAsia"/>
        </w:rPr>
        <w:t>f</w:t>
      </w:r>
      <w:r w:rsidRPr="00AD521A">
        <w:rPr>
          <w:rFonts w:eastAsia="SimSun"/>
        </w:rPr>
        <w:t xml:space="preserve"> all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</w:rPr>
        <w:t xml:space="preserve">QoS flows associated to one existing NG-U transport bearer are </w:t>
      </w:r>
      <w:r w:rsidRPr="00AD521A">
        <w:rPr>
          <w:rFonts w:eastAsia="SimSun" w:hint="eastAsia"/>
        </w:rPr>
        <w:t>included in</w:t>
      </w:r>
      <w:r w:rsidRPr="00AD521A">
        <w:rPr>
          <w:rFonts w:eastAsia="SimSun"/>
        </w:rPr>
        <w:t xml:space="preserve"> the</w:t>
      </w:r>
      <w:r w:rsidRPr="00AD521A">
        <w:rPr>
          <w:rFonts w:eastAsia="SimSun" w:hint="eastAsia"/>
        </w:rPr>
        <w:t xml:space="preserve"> </w:t>
      </w:r>
      <w:r w:rsidRPr="00AD521A">
        <w:rPr>
          <w:rFonts w:eastAsia="SimSun"/>
          <w:i/>
        </w:rPr>
        <w:t>QoS Flow to Release List</w:t>
      </w:r>
      <w:r w:rsidRPr="00AD521A">
        <w:rPr>
          <w:rFonts w:eastAsia="SimSun" w:hint="eastAsia"/>
        </w:rPr>
        <w:t xml:space="preserve"> IE in</w:t>
      </w:r>
      <w:r w:rsidRPr="00AD521A">
        <w:t xml:space="preserve"> the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SimSun" w:hint="eastAsia"/>
        </w:rPr>
        <w:t xml:space="preserve"> IE</w:t>
      </w:r>
      <w:r w:rsidRPr="00AD521A">
        <w:rPr>
          <w:rFonts w:eastAsia="SimSun"/>
        </w:rPr>
        <w:t xml:space="preserve">, </w:t>
      </w:r>
      <w:r w:rsidRPr="00AD521A">
        <w:t xml:space="preserve">the </w:t>
      </w:r>
      <w:r w:rsidRPr="00AD521A">
        <w:rPr>
          <w:rFonts w:eastAsia="SimSun" w:hint="eastAsia"/>
        </w:rPr>
        <w:t>NG-RAN node</w:t>
      </w:r>
      <w:r w:rsidRPr="00AD521A">
        <w:t xml:space="preserve"> and 5GC </w:t>
      </w:r>
      <w:r w:rsidRPr="00AD521A">
        <w:rPr>
          <w:rFonts w:eastAsia="SimSun"/>
        </w:rPr>
        <w:t>shall consider that the concerned NG-U transport bearer is removed for the PDU session</w:t>
      </w:r>
      <w:r w:rsidRPr="00AD521A">
        <w:rPr>
          <w:lang w:eastAsia="ja-JP"/>
        </w:rPr>
        <w:t>, and both NG-RAN node and 5GC shall therefore consider the related NG-U UP TNL information as available again.</w:t>
      </w:r>
    </w:p>
    <w:p w14:paraId="6359BA3C" w14:textId="77777777" w:rsidR="00F05B4D" w:rsidRPr="00AD521A" w:rsidRDefault="00F05B4D" w:rsidP="00F05B4D">
      <w:r w:rsidRPr="00AD521A">
        <w:t xml:space="preserve">The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shall report to the </w:t>
      </w:r>
      <w:r w:rsidRPr="00AD521A">
        <w:rPr>
          <w:rFonts w:eastAsia="SimSun" w:hint="eastAsia"/>
          <w:lang w:eastAsia="zh-CN"/>
        </w:rPr>
        <w:t>AMF</w:t>
      </w:r>
      <w:r w:rsidRPr="00AD521A">
        <w:t xml:space="preserve">, in the PDU </w:t>
      </w:r>
      <w:r w:rsidRPr="00AD521A">
        <w:rPr>
          <w:rFonts w:eastAsia="SimSun"/>
          <w:iCs/>
          <w:lang w:eastAsia="zh-CN"/>
        </w:rPr>
        <w:t>SESSION</w:t>
      </w:r>
      <w:r w:rsidRPr="00AD521A">
        <w:t xml:space="preserve"> RESOURCE MODIFY RESPONSE message, the result for </w:t>
      </w:r>
      <w:r w:rsidRPr="00AD521A">
        <w:rPr>
          <w:rFonts w:eastAsia="SimSun" w:hint="eastAsia"/>
          <w:lang w:eastAsia="zh-CN"/>
        </w:rPr>
        <w:t>each PDU session</w:t>
      </w:r>
      <w:r w:rsidRPr="00AD521A">
        <w:t xml:space="preserve"> </w:t>
      </w:r>
      <w:r w:rsidRPr="00AD521A">
        <w:rPr>
          <w:rFonts w:eastAsia="SimSun" w:hint="eastAsia"/>
          <w:lang w:eastAsia="zh-CN"/>
        </w:rPr>
        <w:t xml:space="preserve">requested to </w:t>
      </w:r>
      <w:r w:rsidRPr="00AD521A">
        <w:t>be modified</w:t>
      </w:r>
      <w:r w:rsidRPr="00AD521A">
        <w:rPr>
          <w:rFonts w:eastAsia="SimSun" w:hint="eastAsia"/>
          <w:lang w:eastAsia="zh-CN"/>
        </w:rPr>
        <w:t xml:space="preserve"> listed in </w:t>
      </w:r>
      <w:r w:rsidRPr="00AD521A">
        <w:rPr>
          <w:rFonts w:eastAsia="SimSun"/>
          <w:lang w:eastAsia="zh-CN"/>
        </w:rPr>
        <w:t xml:space="preserve">the </w:t>
      </w:r>
      <w:r w:rsidRPr="00AD521A">
        <w:t xml:space="preserve">PDU SESSION RESOURCE </w:t>
      </w:r>
      <w:r w:rsidRPr="00AD521A">
        <w:rPr>
          <w:rFonts w:eastAsia="SimSun" w:hint="eastAsia"/>
          <w:lang w:eastAsia="zh-CN"/>
        </w:rPr>
        <w:t>MODIFY</w:t>
      </w:r>
      <w:r w:rsidRPr="00AD521A">
        <w:t xml:space="preserve"> REQUEST message:</w:t>
      </w:r>
    </w:p>
    <w:p w14:paraId="044A8B95" w14:textId="77777777" w:rsidR="00F05B4D" w:rsidRPr="00AD521A" w:rsidRDefault="00F05B4D" w:rsidP="00F05B4D">
      <w:pPr>
        <w:pStyle w:val="B1"/>
        <w:rPr>
          <w:lang w:eastAsia="ja-JP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SimSun" w:hint="eastAsia"/>
        </w:rPr>
        <w:t>F</w:t>
      </w:r>
      <w:r w:rsidRPr="00AD521A">
        <w:rPr>
          <w:lang w:eastAsia="ja-JP"/>
        </w:rPr>
        <w:t>or each PDU session</w:t>
      </w:r>
      <w:r w:rsidRPr="00AD521A">
        <w:rPr>
          <w:rFonts w:eastAsia="SimSun" w:hint="eastAsia"/>
        </w:rPr>
        <w:t xml:space="preserve"> which is successfully modified, the </w:t>
      </w:r>
      <w:bookmarkStart w:id="51" w:name="_Hlk513833536"/>
      <w:r w:rsidRPr="00AD521A">
        <w:rPr>
          <w:i/>
        </w:rPr>
        <w:t xml:space="preserve">PDU Session Resource </w:t>
      </w:r>
      <w:r w:rsidRPr="00AD521A">
        <w:rPr>
          <w:rFonts w:eastAsia="SimSun" w:hint="eastAsia"/>
          <w:i/>
          <w:iCs/>
        </w:rPr>
        <w:t>Modify Response</w:t>
      </w:r>
      <w:r w:rsidRPr="00AD521A">
        <w:rPr>
          <w:i/>
          <w:iCs/>
        </w:rPr>
        <w:t xml:space="preserve"> Transfer</w:t>
      </w:r>
      <w:r w:rsidRPr="00AD521A">
        <w:t xml:space="preserve"> IE</w:t>
      </w:r>
      <w:bookmarkEnd w:id="51"/>
      <w:r w:rsidRPr="00AD521A">
        <w:rPr>
          <w:rFonts w:eastAsia="SimSun" w:hint="eastAsia"/>
          <w:iCs/>
        </w:rPr>
        <w:t xml:space="preserve"> shall </w:t>
      </w:r>
      <w:r w:rsidRPr="00AD521A">
        <w:rPr>
          <w:rFonts w:eastAsia="SimSun" w:hint="eastAsia"/>
        </w:rPr>
        <w:t xml:space="preserve">be included </w:t>
      </w:r>
      <w:r w:rsidRPr="00AD521A">
        <w:rPr>
          <w:lang w:eastAsia="ja-JP"/>
        </w:rPr>
        <w:t xml:space="preserve">containing: </w:t>
      </w:r>
    </w:p>
    <w:p w14:paraId="3AD9894D" w14:textId="77777777" w:rsidR="00F05B4D" w:rsidRPr="00AD521A" w:rsidRDefault="00F05B4D" w:rsidP="00F05B4D">
      <w:pPr>
        <w:pStyle w:val="B2"/>
        <w:rPr>
          <w:rFonts w:eastAsia="SimSun"/>
          <w:lang w:eastAsia="zh-CN"/>
        </w:rPr>
      </w:pPr>
      <w:r w:rsidRPr="00AD521A">
        <w:rPr>
          <w:rFonts w:eastAsia="SimSun" w:hint="eastAsia"/>
          <w:lang w:eastAsia="zh-CN"/>
        </w:rPr>
        <w:t>1.</w:t>
      </w:r>
      <w:r w:rsidRPr="00AD521A">
        <w:tab/>
        <w:t xml:space="preserve">The list of QoS flows which have been successfully </w:t>
      </w:r>
      <w:r w:rsidRPr="00AD521A">
        <w:rPr>
          <w:rFonts w:eastAsia="SimSun" w:hint="eastAsia"/>
          <w:lang w:eastAsia="zh-CN"/>
        </w:rPr>
        <w:t>setup or modified, if any,</w:t>
      </w:r>
      <w:r w:rsidRPr="00AD521A">
        <w:t xml:space="preserve"> in the </w:t>
      </w:r>
      <w:r w:rsidRPr="00AD521A">
        <w:rPr>
          <w:i/>
        </w:rPr>
        <w:t xml:space="preserve">QoS Flow Add or Modify Response List </w:t>
      </w:r>
      <w:r w:rsidRPr="00AD521A">
        <w:t>IE</w:t>
      </w:r>
      <w:r w:rsidRPr="00AD521A">
        <w:rPr>
          <w:rFonts w:eastAsia="SimSun" w:hint="eastAsia"/>
          <w:lang w:eastAsia="zh-CN"/>
        </w:rPr>
        <w:t xml:space="preserve"> in case the </w:t>
      </w:r>
      <w:r w:rsidRPr="00AD521A">
        <w:t>PDU Session Resource Modify procedure</w:t>
      </w:r>
      <w:r w:rsidRPr="00AD521A">
        <w:rPr>
          <w:rFonts w:eastAsia="SimSun" w:hint="eastAsia"/>
          <w:lang w:eastAsia="zh-CN"/>
        </w:rPr>
        <w:t xml:space="preserve"> is triggered by QoS flow setup or modification</w:t>
      </w:r>
      <w:r w:rsidRPr="00AD521A">
        <w:rPr>
          <w:rFonts w:eastAsia="SimSun"/>
          <w:lang w:eastAsia="zh-CN"/>
        </w:rPr>
        <w:t>.</w:t>
      </w:r>
    </w:p>
    <w:p w14:paraId="46753553" w14:textId="77777777" w:rsidR="00F05B4D" w:rsidRPr="00AD521A" w:rsidRDefault="00F05B4D" w:rsidP="00F05B4D">
      <w:pPr>
        <w:pStyle w:val="B2"/>
        <w:rPr>
          <w:rFonts w:eastAsia="SimSun"/>
          <w:lang w:eastAsia="zh-CN"/>
        </w:rPr>
      </w:pPr>
      <w:r w:rsidRPr="00AD521A">
        <w:rPr>
          <w:rFonts w:eastAsia="SimSun" w:hint="eastAsia"/>
          <w:lang w:eastAsia="zh-CN"/>
        </w:rPr>
        <w:t>2.</w:t>
      </w:r>
      <w:r w:rsidRPr="00AD521A">
        <w:tab/>
      </w:r>
      <w:r w:rsidRPr="00AD521A">
        <w:rPr>
          <w:snapToGrid w:val="0"/>
        </w:rPr>
        <w:t xml:space="preserve">The list of QoS flows which have failed to be </w:t>
      </w:r>
      <w:r w:rsidRPr="00AD521A">
        <w:rPr>
          <w:rFonts w:eastAsia="SimSun" w:hint="eastAsia"/>
          <w:snapToGrid w:val="0"/>
          <w:lang w:eastAsia="zh-CN"/>
        </w:rPr>
        <w:t>setup or modifie</w:t>
      </w:r>
      <w:r w:rsidRPr="00AD521A">
        <w:rPr>
          <w:snapToGrid w:val="0"/>
        </w:rPr>
        <w:t xml:space="preserve">d, if any, in the </w:t>
      </w:r>
      <w:r w:rsidRPr="00AD521A">
        <w:rPr>
          <w:i/>
          <w:iCs/>
          <w:snapToGrid w:val="0"/>
        </w:rPr>
        <w:t xml:space="preserve">QoS Flow Failed </w:t>
      </w:r>
      <w:r w:rsidRPr="00AD521A">
        <w:rPr>
          <w:rFonts w:eastAsia="SimSun"/>
          <w:i/>
          <w:iCs/>
          <w:snapToGrid w:val="0"/>
          <w:lang w:eastAsia="zh-CN"/>
        </w:rPr>
        <w:t>t</w:t>
      </w:r>
      <w:r w:rsidRPr="00AD521A">
        <w:rPr>
          <w:i/>
          <w:iCs/>
          <w:snapToGrid w:val="0"/>
        </w:rPr>
        <w:t xml:space="preserve">o Add or </w:t>
      </w:r>
      <w:r w:rsidRPr="00AD521A">
        <w:rPr>
          <w:i/>
        </w:rPr>
        <w:t>Modify</w:t>
      </w:r>
      <w:r w:rsidRPr="00AD521A">
        <w:rPr>
          <w:i/>
          <w:iCs/>
          <w:snapToGrid w:val="0"/>
        </w:rPr>
        <w:t xml:space="preserve"> List </w:t>
      </w:r>
      <w:r w:rsidRPr="00AD521A">
        <w:rPr>
          <w:snapToGrid w:val="0"/>
        </w:rPr>
        <w:t>IE</w:t>
      </w:r>
      <w:r w:rsidRPr="00AD521A">
        <w:rPr>
          <w:rFonts w:eastAsia="SimSun" w:hint="eastAsia"/>
          <w:snapToGrid w:val="0"/>
          <w:lang w:eastAsia="zh-CN"/>
        </w:rPr>
        <w:t xml:space="preserve"> </w:t>
      </w:r>
      <w:r w:rsidRPr="00AD521A">
        <w:rPr>
          <w:rFonts w:eastAsia="SimSun" w:hint="eastAsia"/>
          <w:lang w:eastAsia="zh-CN"/>
        </w:rPr>
        <w:t xml:space="preserve">in case the </w:t>
      </w:r>
      <w:r w:rsidRPr="00AD521A">
        <w:t>PDU Session Resource Modify procedure</w:t>
      </w:r>
      <w:r w:rsidRPr="00AD521A">
        <w:rPr>
          <w:rFonts w:eastAsia="SimSun" w:hint="eastAsia"/>
          <w:lang w:eastAsia="zh-CN"/>
        </w:rPr>
        <w:t xml:space="preserve"> is triggered by QoS flow setup or modification.</w:t>
      </w:r>
    </w:p>
    <w:p w14:paraId="198B8FA4" w14:textId="77777777" w:rsidR="00F05B4D" w:rsidRPr="00AD521A" w:rsidRDefault="00F05B4D" w:rsidP="00F05B4D">
      <w:pPr>
        <w:pStyle w:val="B1"/>
        <w:rPr>
          <w:rFonts w:eastAsia="SimSun" w:cs="Arial"/>
          <w:bCs/>
          <w:iCs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SimSun" w:hint="eastAsia"/>
        </w:rPr>
        <w:t>F</w:t>
      </w:r>
      <w:r w:rsidRPr="00AD521A">
        <w:rPr>
          <w:lang w:eastAsia="ja-JP"/>
        </w:rPr>
        <w:t>or each PDU session</w:t>
      </w:r>
      <w:r w:rsidRPr="00AD521A">
        <w:rPr>
          <w:rFonts w:eastAsia="SimSun" w:hint="eastAsia"/>
        </w:rPr>
        <w:t xml:space="preserve"> which failed to be modified, the </w:t>
      </w:r>
      <w:r w:rsidRPr="00AD521A">
        <w:rPr>
          <w:rFonts w:eastAsia="SimSun"/>
          <w:i/>
        </w:rPr>
        <w:t>PDU Session Resource Modify Unsuccessful Transfer</w:t>
      </w:r>
      <w:r w:rsidRPr="00AD521A">
        <w:rPr>
          <w:rFonts w:eastAsia="SimSun"/>
        </w:rPr>
        <w:t xml:space="preserve"> IE</w:t>
      </w:r>
      <w:r w:rsidRPr="00AD521A">
        <w:rPr>
          <w:rFonts w:eastAsia="SimSun" w:hint="eastAsia"/>
        </w:rPr>
        <w:t xml:space="preserve"> shall be included </w:t>
      </w:r>
      <w:r w:rsidRPr="00AD521A">
        <w:rPr>
          <w:rFonts w:eastAsia="SimSun" w:cs="Arial"/>
          <w:bCs/>
          <w:iCs/>
        </w:rPr>
        <w:t>containing the failure cause.</w:t>
      </w:r>
    </w:p>
    <w:p w14:paraId="1A123BEE" w14:textId="77777777" w:rsidR="00F05B4D" w:rsidRPr="00AD521A" w:rsidRDefault="00F05B4D" w:rsidP="00F05B4D">
      <w:pPr>
        <w:pStyle w:val="B1"/>
        <w:rPr>
          <w:snapToGrid w:val="0"/>
        </w:rPr>
      </w:pPr>
      <w:r w:rsidRPr="00AD521A">
        <w:t>-</w:t>
      </w:r>
      <w:r w:rsidRPr="00AD521A">
        <w:tab/>
        <w:t xml:space="preserve">For each PDU session, if </w:t>
      </w:r>
      <w:r w:rsidRPr="00AD521A">
        <w:rPr>
          <w:snapToGrid w:val="0"/>
        </w:rPr>
        <w:t xml:space="preserve">the </w:t>
      </w:r>
      <w:r w:rsidRPr="00AD521A">
        <w:rPr>
          <w:rFonts w:hint="eastAsia"/>
          <w:i/>
          <w:snapToGrid w:val="0"/>
        </w:rPr>
        <w:t xml:space="preserve">DL </w:t>
      </w:r>
      <w:r w:rsidRPr="00AD521A">
        <w:rPr>
          <w:i/>
          <w:snapToGrid w:val="0"/>
        </w:rPr>
        <w:t xml:space="preserve">NG-U UP </w:t>
      </w:r>
      <w:r w:rsidRPr="00AD521A">
        <w:rPr>
          <w:rFonts w:hint="eastAsia"/>
          <w:i/>
          <w:snapToGrid w:val="0"/>
        </w:rPr>
        <w:t>TNL Information</w:t>
      </w:r>
      <w:r w:rsidRPr="00AD521A">
        <w:rPr>
          <w:snapToGrid w:val="0"/>
        </w:rPr>
        <w:t xml:space="preserve"> IE is included in the</w:t>
      </w:r>
      <w:r w:rsidRPr="00AD521A">
        <w:rPr>
          <w:rFonts w:hint="eastAsia"/>
          <w:i/>
          <w:snapToGrid w:val="0"/>
        </w:rPr>
        <w:t xml:space="preserve"> </w:t>
      </w:r>
      <w:r w:rsidRPr="00AD521A">
        <w:rPr>
          <w:i/>
          <w:snapToGrid w:val="0"/>
        </w:rPr>
        <w:t>PDU Session Resource Modify Response Transfer</w:t>
      </w:r>
      <w:r w:rsidRPr="00AD521A">
        <w:rPr>
          <w:rFonts w:hint="eastAsia"/>
          <w:i/>
          <w:snapToGrid w:val="0"/>
        </w:rPr>
        <w:t xml:space="preserve"> </w:t>
      </w:r>
      <w:r w:rsidRPr="00AD521A">
        <w:rPr>
          <w:snapToGrid w:val="0"/>
        </w:rPr>
        <w:t>IE in the</w:t>
      </w:r>
      <w:r w:rsidRPr="00AD521A">
        <w:t xml:space="preserve"> PDU SESSION RESOURCE</w:t>
      </w:r>
      <w:r w:rsidRPr="00AD521A">
        <w:rPr>
          <w:rFonts w:hint="eastAsia"/>
        </w:rPr>
        <w:t xml:space="preserve"> MODIFY</w:t>
      </w:r>
      <w:r w:rsidRPr="00AD521A">
        <w:t xml:space="preserve"> RESPONSE</w:t>
      </w:r>
      <w:r w:rsidRPr="00AD521A">
        <w:rPr>
          <w:snapToGrid w:val="0"/>
        </w:rPr>
        <w:t xml:space="preserve"> message, it shall be considered by the SMF as the new DL transport layer address for the </w:t>
      </w:r>
      <w:r w:rsidRPr="00AD521A">
        <w:rPr>
          <w:rFonts w:hint="eastAsia"/>
          <w:snapToGrid w:val="0"/>
        </w:rPr>
        <w:t>PDU session</w:t>
      </w:r>
      <w:r w:rsidRPr="00AD521A">
        <w:rPr>
          <w:snapToGrid w:val="0"/>
        </w:rPr>
        <w:t>. The NG-RAN also may indicate t</w:t>
      </w:r>
      <w:r w:rsidRPr="00AD521A">
        <w:rPr>
          <w:rFonts w:hint="eastAsia"/>
        </w:rPr>
        <w:t xml:space="preserve">he </w:t>
      </w:r>
      <w:r w:rsidRPr="00AD521A">
        <w:t>mapping between each</w:t>
      </w:r>
      <w:r w:rsidRPr="00AD521A">
        <w:rPr>
          <w:rFonts w:hint="eastAsia"/>
        </w:rPr>
        <w:t xml:space="preserve"> </w:t>
      </w:r>
      <w:r w:rsidRPr="00AD521A">
        <w:t xml:space="preserve">new DL transport layer address </w:t>
      </w:r>
      <w:r w:rsidRPr="00AD521A">
        <w:rPr>
          <w:snapToGrid w:val="0"/>
        </w:rPr>
        <w:t>and the corresponding UL transport layer address assigned by the 5GC.</w:t>
      </w:r>
    </w:p>
    <w:p w14:paraId="4891D986" w14:textId="77777777" w:rsidR="00F05B4D" w:rsidRPr="00AD521A" w:rsidRDefault="00F05B4D" w:rsidP="00F05B4D">
      <w:pPr>
        <w:pStyle w:val="B1"/>
        <w:rPr>
          <w:rFonts w:eastAsia="SimSun"/>
        </w:rPr>
      </w:pPr>
      <w:r w:rsidRPr="00AD521A">
        <w:t>-</w:t>
      </w:r>
      <w:r w:rsidRPr="00AD521A">
        <w:tab/>
        <w:t xml:space="preserve">For each PDU session, if the </w:t>
      </w:r>
      <w:r w:rsidRPr="00AD521A">
        <w:rPr>
          <w:i/>
          <w:snapToGrid w:val="0"/>
        </w:rPr>
        <w:t>Additional NG-U UP TNL Information</w:t>
      </w:r>
      <w:r w:rsidRPr="00AD521A">
        <w:rPr>
          <w:snapToGrid w:val="0"/>
        </w:rPr>
        <w:t xml:space="preserve"> IE is included in the</w:t>
      </w:r>
      <w:r w:rsidRPr="00AD521A">
        <w:rPr>
          <w:rFonts w:hint="eastAsia"/>
          <w:i/>
          <w:snapToGrid w:val="0"/>
        </w:rPr>
        <w:t xml:space="preserve"> </w:t>
      </w:r>
      <w:r w:rsidRPr="00AD521A">
        <w:rPr>
          <w:i/>
          <w:snapToGrid w:val="0"/>
        </w:rPr>
        <w:t>PDU Session Resource Modify Response Transfer</w:t>
      </w:r>
      <w:r w:rsidRPr="00AD521A">
        <w:rPr>
          <w:rFonts w:hint="eastAsia"/>
          <w:i/>
          <w:snapToGrid w:val="0"/>
        </w:rPr>
        <w:t xml:space="preserve"> </w:t>
      </w:r>
      <w:r w:rsidRPr="00AD521A">
        <w:rPr>
          <w:snapToGrid w:val="0"/>
        </w:rPr>
        <w:t>IE in the</w:t>
      </w:r>
      <w:r w:rsidRPr="00AD521A">
        <w:t xml:space="preserve"> PDU SESSION RESOURCE</w:t>
      </w:r>
      <w:r w:rsidRPr="00AD521A">
        <w:rPr>
          <w:rFonts w:hint="eastAsia"/>
        </w:rPr>
        <w:t xml:space="preserve"> MODIFY</w:t>
      </w:r>
      <w:r w:rsidRPr="00AD521A">
        <w:t xml:space="preserve"> RESPONSE</w:t>
      </w:r>
      <w:r w:rsidRPr="00AD521A">
        <w:rPr>
          <w:snapToGrid w:val="0"/>
        </w:rPr>
        <w:t xml:space="preserve"> message, it shall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1E52CF23" w14:textId="77777777" w:rsidR="00F05B4D" w:rsidRPr="00AD521A" w:rsidRDefault="00F05B4D" w:rsidP="00F05B4D">
      <w:pPr>
        <w:rPr>
          <w:rFonts w:eastAsia="SimSun"/>
          <w:lang w:eastAsia="zh-CN"/>
        </w:rPr>
      </w:pPr>
      <w:r w:rsidRPr="00AD521A">
        <w:lastRenderedPageBreak/>
        <w:t xml:space="preserve">Upon reception of the PDU SESSION RESOURCE MODIFY RESPONSE message the AMF shall, for each PDU session indicated in the </w:t>
      </w:r>
      <w:r w:rsidRPr="00AD521A">
        <w:rPr>
          <w:i/>
        </w:rPr>
        <w:t xml:space="preserve">PDU Session </w:t>
      </w:r>
      <w:r w:rsidRPr="00AD521A">
        <w:rPr>
          <w:i/>
          <w:iCs/>
        </w:rPr>
        <w:t xml:space="preserve">ID </w:t>
      </w:r>
      <w:r w:rsidRPr="00AD521A">
        <w:t xml:space="preserve">IE, transfer transparently the </w:t>
      </w:r>
      <w:r w:rsidRPr="00AD521A">
        <w:rPr>
          <w:i/>
        </w:rPr>
        <w:t xml:space="preserve">PDU Session Resource </w:t>
      </w:r>
      <w:r w:rsidRPr="00AD521A">
        <w:rPr>
          <w:i/>
          <w:iCs/>
        </w:rPr>
        <w:t>Modify Response Transfer</w:t>
      </w:r>
      <w:r w:rsidRPr="00AD521A">
        <w:t xml:space="preserve"> IE or </w:t>
      </w:r>
      <w:r w:rsidRPr="00AD521A">
        <w:rPr>
          <w:i/>
        </w:rPr>
        <w:t>PDU Session Resource Modify Unsuccessful Transfer</w:t>
      </w:r>
      <w:r w:rsidRPr="00AD521A">
        <w:t xml:space="preserve"> IE to each SMF associated with the concerned PDU session.</w:t>
      </w:r>
    </w:p>
    <w:p w14:paraId="69E122F1" w14:textId="77777777" w:rsidR="00F05B4D" w:rsidRPr="00AD521A" w:rsidRDefault="00F05B4D" w:rsidP="00F05B4D">
      <w:pPr>
        <w:rPr>
          <w:rFonts w:eastAsia="SimSun"/>
          <w:lang w:eastAsia="zh-CN"/>
        </w:rPr>
      </w:pPr>
      <w:r w:rsidRPr="00AD521A">
        <w:rPr>
          <w:rFonts w:eastAsia="SimSun" w:hint="eastAsia"/>
          <w:lang w:eastAsia="zh-CN"/>
        </w:rPr>
        <w:t>T</w:t>
      </w:r>
      <w:r w:rsidRPr="00AD521A">
        <w:rPr>
          <w:rFonts w:eastAsia="SimSun"/>
          <w:lang w:eastAsia="zh-CN"/>
        </w:rPr>
        <w:t>he NG-RAN node shall, if supported, report</w:t>
      </w:r>
      <w:r w:rsidRPr="00AD521A">
        <w:t xml:space="preserve"> in the PDU SESSION RESOURCE </w:t>
      </w:r>
      <w:r w:rsidRPr="00AD521A">
        <w:rPr>
          <w:rFonts w:eastAsia="SimSun" w:hint="eastAsia"/>
          <w:lang w:eastAsia="zh-CN"/>
        </w:rPr>
        <w:t>MODIFY</w:t>
      </w:r>
      <w:r w:rsidRPr="00AD521A">
        <w:t xml:space="preserve"> RESPONSE message location information of the UE</w:t>
      </w:r>
      <w:r w:rsidRPr="00AD521A">
        <w:rPr>
          <w:rFonts w:eastAsia="SimSun"/>
          <w:lang w:eastAsia="zh-CN"/>
        </w:rPr>
        <w:t xml:space="preserve"> in the </w:t>
      </w:r>
      <w:r w:rsidRPr="00AD521A">
        <w:rPr>
          <w:rFonts w:eastAsia="SimSun"/>
          <w:i/>
          <w:lang w:eastAsia="zh-CN"/>
        </w:rPr>
        <w:t>User Location Information</w:t>
      </w:r>
      <w:r w:rsidRPr="00AD521A">
        <w:rPr>
          <w:rFonts w:eastAsia="SimSun"/>
          <w:lang w:eastAsia="zh-CN"/>
        </w:rPr>
        <w:t xml:space="preserve"> IE</w:t>
      </w:r>
      <w:r w:rsidRPr="00AD521A">
        <w:rPr>
          <w:rFonts w:eastAsia="SimSun" w:hint="eastAsia"/>
          <w:lang w:eastAsia="zh-CN"/>
        </w:rPr>
        <w:t>.</w:t>
      </w:r>
    </w:p>
    <w:p w14:paraId="7D065E59" w14:textId="77777777" w:rsidR="00F05B4D" w:rsidRPr="00AD521A" w:rsidRDefault="00F05B4D" w:rsidP="00F05B4D">
      <w:r w:rsidRPr="00AD521A">
        <w:rPr>
          <w:rFonts w:eastAsia="SimSun" w:hint="eastAsia"/>
          <w:lang w:eastAsia="zh-CN"/>
        </w:rPr>
        <w:t>For a PDU session</w:t>
      </w:r>
      <w:r w:rsidRPr="00AD521A">
        <w:t xml:space="preserve"> </w:t>
      </w:r>
      <w:r w:rsidRPr="00AD521A">
        <w:rPr>
          <w:rFonts w:eastAsia="SimSun" w:hint="eastAsia"/>
          <w:lang w:eastAsia="zh-CN"/>
        </w:rPr>
        <w:t xml:space="preserve">or a QoS flow </w:t>
      </w:r>
      <w:r w:rsidRPr="00AD521A">
        <w:t>which failed to be modified</w:t>
      </w:r>
      <w:r w:rsidRPr="00AD521A">
        <w:rPr>
          <w:rFonts w:eastAsia="SimSun" w:hint="eastAsia"/>
          <w:lang w:eastAsia="zh-CN"/>
        </w:rPr>
        <w:t>, the NG-RAN node shall fall back to the</w:t>
      </w:r>
      <w:r w:rsidRPr="00AD521A">
        <w:t xml:space="preserve"> configuration of </w:t>
      </w:r>
      <w:r w:rsidRPr="00AD521A">
        <w:rPr>
          <w:rFonts w:eastAsia="SimSun" w:hint="eastAsia"/>
          <w:lang w:eastAsia="zh-CN"/>
        </w:rPr>
        <w:t xml:space="preserve">the </w:t>
      </w:r>
      <w:r w:rsidRPr="00AD521A">
        <w:t xml:space="preserve">PDU session </w:t>
      </w:r>
      <w:r w:rsidRPr="00AD521A">
        <w:rPr>
          <w:rFonts w:eastAsia="SimSun" w:hint="eastAsia"/>
          <w:lang w:eastAsia="zh-CN"/>
        </w:rPr>
        <w:t xml:space="preserve">or the QoS flow </w:t>
      </w:r>
      <w:r w:rsidRPr="00AD521A">
        <w:t>as it was configured prior</w:t>
      </w:r>
      <w:r w:rsidRPr="00AD521A">
        <w:rPr>
          <w:rFonts w:eastAsia="SimSun" w:hint="eastAsia"/>
          <w:lang w:eastAsia="zh-CN"/>
        </w:rPr>
        <w:t xml:space="preserve"> to </w:t>
      </w:r>
      <w:r w:rsidRPr="00AD521A">
        <w:rPr>
          <w:rFonts w:eastAsia="SimSun"/>
          <w:lang w:eastAsia="zh-CN"/>
        </w:rPr>
        <w:t>the</w:t>
      </w:r>
      <w:r w:rsidRPr="00AD521A">
        <w:rPr>
          <w:rFonts w:eastAsia="SimSun" w:hint="eastAsia"/>
          <w:lang w:eastAsia="zh-CN"/>
        </w:rPr>
        <w:t xml:space="preserve"> reception of</w:t>
      </w:r>
      <w:r w:rsidRPr="00AD521A">
        <w:t xml:space="preserve"> the PDU SESSION RESOURCE MODIFY REQUEST message.</w:t>
      </w:r>
    </w:p>
    <w:p w14:paraId="785E84A0" w14:textId="77777777" w:rsidR="00F05B4D" w:rsidRPr="00AD521A" w:rsidRDefault="00F05B4D" w:rsidP="00F05B4D">
      <w:r w:rsidRPr="00AD521A">
        <w:t xml:space="preserve">Upon reception of the PDU SESSION RESOURCE MODIFY REQUEST message to setup a QoS flow for IMS voice, if the NG-RAN node is not able to support IMS voice, the NG-RAN node shall initiate EPS fallback or RAT fallback for IMS voice procedure as specified in TS 23.501 [9] and report unsuccessful establishment of the QoS flow in the </w:t>
      </w:r>
      <w:r w:rsidRPr="00AD521A">
        <w:rPr>
          <w:i/>
        </w:rPr>
        <w:t>PDU Session Resource Modify</w:t>
      </w:r>
      <w:r w:rsidRPr="00AD521A">
        <w:rPr>
          <w:i/>
          <w:iCs/>
        </w:rPr>
        <w:t xml:space="preserve"> Response Transfer</w:t>
      </w:r>
      <w:r w:rsidRPr="00AD521A">
        <w:t xml:space="preserve"> IE or in the </w:t>
      </w:r>
      <w:r w:rsidRPr="00AD521A">
        <w:rPr>
          <w:i/>
        </w:rPr>
        <w:t>PDU Session Resource Modify Unsuccessful Transfer</w:t>
      </w:r>
      <w:r w:rsidRPr="00AD521A">
        <w:t xml:space="preserve"> IE with cause value "</w:t>
      </w:r>
      <w:r w:rsidRPr="00AD521A">
        <w:rPr>
          <w:rFonts w:cs="Arial"/>
        </w:rPr>
        <w:t>IMS voice EPS fallback or RAT fallback triggered</w:t>
      </w:r>
      <w:r w:rsidRPr="00AD521A">
        <w:t>".</w:t>
      </w:r>
    </w:p>
    <w:p w14:paraId="5D12D78C" w14:textId="77777777" w:rsidR="00F05B4D" w:rsidRPr="00AD521A" w:rsidRDefault="00F05B4D" w:rsidP="00F05B4D">
      <w:r w:rsidRPr="00AD521A">
        <w:t xml:space="preserve">If the </w:t>
      </w:r>
      <w:r w:rsidRPr="00AD521A">
        <w:rPr>
          <w:i/>
        </w:rPr>
        <w:t>User Location Information</w:t>
      </w:r>
      <w:r w:rsidRPr="00AD521A">
        <w:t xml:space="preserve"> IE is included in the PDU </w:t>
      </w:r>
      <w:r w:rsidRPr="00AD521A">
        <w:rPr>
          <w:rFonts w:eastAsia="SimSun"/>
          <w:iCs/>
          <w:lang w:eastAsia="zh-CN"/>
        </w:rPr>
        <w:t>SESSION</w:t>
      </w:r>
      <w:r w:rsidRPr="00AD521A">
        <w:t xml:space="preserve"> RESOURCE MODIFY RESPONSE message, the AMF shall handle this information as specified in TS 23.50</w:t>
      </w:r>
      <w:r w:rsidRPr="00AD521A">
        <w:rPr>
          <w:rFonts w:eastAsia="SimSun" w:hint="eastAsia"/>
          <w:lang w:eastAsia="zh-CN"/>
        </w:rPr>
        <w:t>1</w:t>
      </w:r>
      <w:r w:rsidRPr="00AD521A">
        <w:rPr>
          <w:rFonts w:eastAsia="SimSun"/>
          <w:lang w:eastAsia="zh-CN"/>
        </w:rPr>
        <w:t xml:space="preserve"> </w:t>
      </w:r>
      <w:r w:rsidRPr="00AD521A">
        <w:rPr>
          <w:rFonts w:eastAsia="SimSun" w:hint="eastAsia"/>
          <w:lang w:eastAsia="zh-CN"/>
        </w:rPr>
        <w:t>[9]</w:t>
      </w:r>
      <w:r w:rsidRPr="00AD521A">
        <w:t>.</w:t>
      </w:r>
    </w:p>
    <w:p w14:paraId="36E40594" w14:textId="77777777" w:rsidR="00F05B4D" w:rsidRPr="00AD521A" w:rsidRDefault="00F05B4D" w:rsidP="00F05B4D">
      <w:pPr>
        <w:rPr>
          <w:b/>
        </w:rPr>
      </w:pPr>
      <w:r w:rsidRPr="00AD521A">
        <w:rPr>
          <w:b/>
        </w:rPr>
        <w:t>Interactions with</w:t>
      </w:r>
      <w:r w:rsidRPr="00AD521A">
        <w:rPr>
          <w:rFonts w:eastAsia="SimSun" w:hint="eastAsia"/>
          <w:b/>
          <w:lang w:eastAsia="zh-CN"/>
        </w:rPr>
        <w:t xml:space="preserve"> Handover </w:t>
      </w:r>
      <w:r w:rsidRPr="00AD521A">
        <w:rPr>
          <w:rFonts w:eastAsia="SimSun"/>
          <w:b/>
          <w:lang w:eastAsia="zh-CN"/>
        </w:rPr>
        <w:t>Preparation</w:t>
      </w:r>
      <w:r w:rsidRPr="00AD521A">
        <w:rPr>
          <w:rFonts w:eastAsia="SimSun" w:hint="eastAsia"/>
          <w:b/>
          <w:lang w:eastAsia="zh-CN"/>
        </w:rPr>
        <w:t xml:space="preserve"> </w:t>
      </w:r>
      <w:r w:rsidRPr="00AD521A">
        <w:rPr>
          <w:b/>
        </w:rPr>
        <w:t>procedure:</w:t>
      </w:r>
    </w:p>
    <w:p w14:paraId="64B6D1EF" w14:textId="77777777" w:rsidR="00F05B4D" w:rsidRPr="00AD521A" w:rsidRDefault="00F05B4D" w:rsidP="00F05B4D">
      <w:r w:rsidRPr="00AD521A">
        <w:t xml:space="preserve">If a handover becomes necessary during the </w:t>
      </w:r>
      <w:r w:rsidRPr="00AD521A">
        <w:rPr>
          <w:rFonts w:eastAsia="SimSun" w:hint="eastAsia"/>
          <w:lang w:eastAsia="zh-CN"/>
        </w:rPr>
        <w:t>PDU Session Resource</w:t>
      </w:r>
      <w:r w:rsidRPr="00AD521A">
        <w:t xml:space="preserve"> Modify</w:t>
      </w:r>
      <w:r w:rsidRPr="00AD521A">
        <w:rPr>
          <w:rFonts w:eastAsia="SimSun" w:hint="eastAsia"/>
          <w:lang w:eastAsia="zh-CN"/>
        </w:rPr>
        <w:t xml:space="preserve"> procedure</w:t>
      </w:r>
      <w:r w:rsidRPr="00AD521A">
        <w:t xml:space="preserve">, the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may interrupt the ongoing </w:t>
      </w:r>
      <w:r w:rsidRPr="00AD521A">
        <w:rPr>
          <w:rFonts w:eastAsia="SimSun" w:hint="eastAsia"/>
          <w:lang w:eastAsia="zh-CN"/>
        </w:rPr>
        <w:t xml:space="preserve">PDU Session Resource </w:t>
      </w:r>
      <w:r w:rsidRPr="00AD521A">
        <w:rPr>
          <w:rFonts w:eastAsia="SimSun"/>
          <w:lang w:eastAsia="zh-CN"/>
        </w:rPr>
        <w:t>Modify</w:t>
      </w:r>
      <w:r w:rsidRPr="00AD521A">
        <w:t xml:space="preserve"> procedure and initiate the Handover Preparation procedure as follows:</w:t>
      </w:r>
    </w:p>
    <w:p w14:paraId="54A0AF7D" w14:textId="77777777" w:rsidR="00F05B4D" w:rsidRPr="00AD521A" w:rsidRDefault="00F05B4D" w:rsidP="00F05B4D">
      <w:pPr>
        <w:pStyle w:val="B1"/>
        <w:rPr>
          <w:lang w:eastAsia="ja-JP"/>
        </w:rPr>
      </w:pPr>
      <w:r w:rsidRPr="00AD521A">
        <w:rPr>
          <w:snapToGrid w:val="0"/>
          <w:lang w:eastAsia="ja-JP"/>
        </w:rPr>
        <w:t>1.</w:t>
      </w:r>
      <w:r w:rsidRPr="00AD521A">
        <w:rPr>
          <w:snapToGrid w:val="0"/>
          <w:lang w:eastAsia="ja-JP"/>
        </w:rPr>
        <w:tab/>
      </w:r>
      <w:r w:rsidRPr="00AD521A">
        <w:t xml:space="preserve">The </w:t>
      </w:r>
      <w:r w:rsidRPr="00AD521A">
        <w:rPr>
          <w:rFonts w:eastAsia="SimSun" w:hint="eastAsia"/>
        </w:rPr>
        <w:t>NG-RAN node</w:t>
      </w:r>
      <w:r w:rsidRPr="00AD521A">
        <w:t xml:space="preserve"> shall send the </w:t>
      </w:r>
      <w:r w:rsidRPr="00AD521A">
        <w:rPr>
          <w:rFonts w:eastAsia="SimSun" w:hint="eastAsia"/>
        </w:rPr>
        <w:t>PDU SESSION</w:t>
      </w:r>
      <w:r w:rsidRPr="00AD521A">
        <w:t xml:space="preserve"> </w:t>
      </w:r>
      <w:r w:rsidRPr="00AD521A">
        <w:rPr>
          <w:rFonts w:eastAsia="SimSun" w:hint="eastAsia"/>
        </w:rPr>
        <w:t xml:space="preserve">RESOURCE </w:t>
      </w:r>
      <w:r w:rsidRPr="00AD521A">
        <w:rPr>
          <w:rFonts w:eastAsia="SimSun"/>
        </w:rPr>
        <w:t>MODIFY</w:t>
      </w:r>
      <w:r w:rsidRPr="00AD521A">
        <w:rPr>
          <w:rFonts w:eastAsia="SimSun" w:hint="eastAsia"/>
        </w:rPr>
        <w:t xml:space="preserve"> </w:t>
      </w:r>
      <w:r w:rsidRPr="00AD521A">
        <w:t xml:space="preserve">RESPONSE message in which the </w:t>
      </w:r>
      <w:r w:rsidRPr="00AD521A">
        <w:rPr>
          <w:rFonts w:eastAsia="SimSun" w:hint="eastAsia"/>
        </w:rPr>
        <w:t>NG-RAN node</w:t>
      </w:r>
      <w:r w:rsidRPr="00AD521A">
        <w:t xml:space="preserve"> shall indicate, if necessary, all the</w:t>
      </w:r>
      <w:r w:rsidRPr="00AD521A">
        <w:rPr>
          <w:rFonts w:eastAsia="SimSun" w:hint="eastAsia"/>
        </w:rPr>
        <w:t xml:space="preserve"> PDU session</w:t>
      </w:r>
      <w:r w:rsidRPr="00AD521A">
        <w:rPr>
          <w:rFonts w:eastAsia="SimSun"/>
        </w:rPr>
        <w:t>s</w:t>
      </w:r>
      <w:r w:rsidRPr="00AD521A">
        <w:t xml:space="preserve"> fail</w:t>
      </w:r>
      <w:r w:rsidRPr="00AD521A">
        <w:rPr>
          <w:rFonts w:eastAsia="SimSun" w:hint="eastAsia"/>
        </w:rPr>
        <w:t>ed</w:t>
      </w:r>
      <w:r w:rsidRPr="00AD521A">
        <w:t xml:space="preserve"> with an appropriate cause value, </w:t>
      </w:r>
      <w:proofErr w:type="gramStart"/>
      <w:r w:rsidRPr="00AD521A">
        <w:t>e.g.</w:t>
      </w:r>
      <w:proofErr w:type="gramEnd"/>
      <w:r w:rsidRPr="00AD521A">
        <w:t xml:space="preserve"> "NG intra-system handover triggered", "NG inter-system handover triggered"</w:t>
      </w:r>
      <w:r w:rsidRPr="00AD521A">
        <w:rPr>
          <w:rFonts w:cs="Arial"/>
          <w:szCs w:val="18"/>
        </w:rPr>
        <w:t xml:space="preserve"> </w:t>
      </w:r>
      <w:r w:rsidRPr="00AD521A">
        <w:t>or "Xn handover triggered".</w:t>
      </w:r>
    </w:p>
    <w:p w14:paraId="33793D4E" w14:textId="77777777" w:rsidR="00F05B4D" w:rsidRPr="00AD521A" w:rsidRDefault="00F05B4D" w:rsidP="00F05B4D">
      <w:pPr>
        <w:pStyle w:val="B1"/>
      </w:pPr>
      <w:r w:rsidRPr="00AD521A">
        <w:rPr>
          <w:snapToGrid w:val="0"/>
          <w:lang w:eastAsia="ja-JP"/>
        </w:rPr>
        <w:t>2.</w:t>
      </w:r>
      <w:r w:rsidRPr="00AD521A">
        <w:rPr>
          <w:snapToGrid w:val="0"/>
          <w:lang w:eastAsia="ja-JP"/>
        </w:rPr>
        <w:tab/>
      </w:r>
      <w:r w:rsidRPr="00AD521A">
        <w:t xml:space="preserve">The </w:t>
      </w:r>
      <w:r w:rsidRPr="00AD521A">
        <w:rPr>
          <w:rFonts w:eastAsia="SimSun" w:hint="eastAsia"/>
        </w:rPr>
        <w:t>NG-RAN node</w:t>
      </w:r>
      <w:r w:rsidRPr="00AD521A">
        <w:t xml:space="preserve"> shall trigger the handover procedure. </w:t>
      </w:r>
    </w:p>
    <w:p w14:paraId="4D31AC95" w14:textId="77777777" w:rsidR="00F05B4D" w:rsidRPr="00AD521A" w:rsidRDefault="00F05B4D" w:rsidP="00F05B4D">
      <w:pPr>
        <w:pStyle w:val="40"/>
      </w:pPr>
      <w:bookmarkStart w:id="52" w:name="_Toc20954840"/>
      <w:bookmarkStart w:id="53" w:name="_Toc29503111"/>
      <w:bookmarkStart w:id="54" w:name="_Toc36552323"/>
      <w:bookmarkStart w:id="55" w:name="_Toc36553482"/>
      <w:bookmarkStart w:id="56" w:name="_Toc36554050"/>
      <w:bookmarkStart w:id="57" w:name="_Toc45106749"/>
      <w:bookmarkStart w:id="58" w:name="_Toc45891744"/>
      <w:bookmarkStart w:id="59" w:name="_Toc51764084"/>
      <w:bookmarkStart w:id="60" w:name="_Toc64446601"/>
      <w:bookmarkStart w:id="61" w:name="_Toc68785167"/>
      <w:bookmarkStart w:id="62" w:name="_Toc73980658"/>
      <w:bookmarkStart w:id="63" w:name="_Toc81305056"/>
      <w:r w:rsidRPr="00AD521A">
        <w:t>8.2.3.3</w:t>
      </w:r>
      <w:r w:rsidRPr="00AD521A">
        <w:tab/>
        <w:t>Unsuccessful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5B6A267" w14:textId="77777777" w:rsidR="00F05B4D" w:rsidRPr="00AD521A" w:rsidRDefault="00F05B4D" w:rsidP="00F05B4D">
      <w:r w:rsidRPr="00AD521A">
        <w:t>The unsuccessful operation is specified in the successful operation section.</w:t>
      </w:r>
    </w:p>
    <w:p w14:paraId="4A810DD4" w14:textId="77777777" w:rsidR="00F05B4D" w:rsidRPr="00AD521A" w:rsidRDefault="00F05B4D" w:rsidP="00F05B4D">
      <w:pPr>
        <w:pStyle w:val="40"/>
      </w:pPr>
      <w:bookmarkStart w:id="64" w:name="_Toc20954841"/>
      <w:bookmarkStart w:id="65" w:name="_Toc29503112"/>
      <w:bookmarkStart w:id="66" w:name="_Toc36552324"/>
      <w:bookmarkStart w:id="67" w:name="_Toc36553483"/>
      <w:bookmarkStart w:id="68" w:name="_Toc36554051"/>
      <w:bookmarkStart w:id="69" w:name="_Toc45106750"/>
      <w:bookmarkStart w:id="70" w:name="_Toc45891745"/>
      <w:bookmarkStart w:id="71" w:name="_Toc51764085"/>
      <w:bookmarkStart w:id="72" w:name="_Toc64446602"/>
      <w:bookmarkStart w:id="73" w:name="_Toc68785168"/>
      <w:bookmarkStart w:id="74" w:name="_Toc73980659"/>
      <w:bookmarkStart w:id="75" w:name="_Toc81305057"/>
      <w:r w:rsidRPr="00AD521A">
        <w:t>8.2.3.4</w:t>
      </w:r>
      <w:r w:rsidRPr="00AD521A">
        <w:tab/>
        <w:t>Abnormal Conditions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3FC51A2" w14:textId="77777777" w:rsidR="00F05B4D" w:rsidRPr="00AD521A" w:rsidRDefault="00F05B4D" w:rsidP="00F05B4D">
      <w:pPr>
        <w:rPr>
          <w:rFonts w:cs="Arial"/>
          <w:szCs w:val="18"/>
          <w:lang w:eastAsia="zh-CN"/>
        </w:rPr>
      </w:pPr>
      <w:r w:rsidRPr="00AD521A">
        <w:t xml:space="preserve">If the NG-RAN node receives a PDU SESSION RESOURCE MODIFY REQUEST message containing several </w:t>
      </w:r>
      <w:r w:rsidRPr="00AD521A">
        <w:rPr>
          <w:i/>
        </w:rPr>
        <w:t>PDU Session ID</w:t>
      </w:r>
      <w:r w:rsidRPr="00AD521A">
        <w:t xml:space="preserve"> IEs (in the </w:t>
      </w:r>
      <w:r w:rsidRPr="00AD521A">
        <w:rPr>
          <w:i/>
        </w:rPr>
        <w:t>PDU Session Resource Modify Request List</w:t>
      </w:r>
      <w:r w:rsidRPr="00AD521A">
        <w:t xml:space="preserve"> IE) set to the same value, the NG-RAN node </w:t>
      </w:r>
      <w:r w:rsidRPr="00AD521A">
        <w:rPr>
          <w:rFonts w:cs="Arial"/>
          <w:szCs w:val="18"/>
        </w:rPr>
        <w:t xml:space="preserve">shall </w:t>
      </w:r>
      <w:r w:rsidRPr="00AD521A">
        <w:rPr>
          <w:rFonts w:cs="Arial"/>
          <w:szCs w:val="18"/>
          <w:lang w:eastAsia="zh-CN"/>
        </w:rPr>
        <w:t>report</w:t>
      </w:r>
      <w:r w:rsidRPr="00AD521A">
        <w:rPr>
          <w:rFonts w:cs="Arial"/>
          <w:szCs w:val="18"/>
        </w:rPr>
        <w:t xml:space="preserve"> the modification of the corresponding PDU sessions as</w:t>
      </w:r>
      <w:r w:rsidRPr="00AD521A">
        <w:rPr>
          <w:snapToGrid w:val="0"/>
        </w:rPr>
        <w:t xml:space="preserve"> failed</w:t>
      </w:r>
      <w:r w:rsidRPr="00AD521A">
        <w:rPr>
          <w:rFonts w:cs="Arial"/>
          <w:szCs w:val="18"/>
          <w:lang w:eastAsia="zh-CN"/>
        </w:rPr>
        <w:t xml:space="preserve"> in the </w:t>
      </w:r>
      <w:r w:rsidRPr="00AD521A">
        <w:t xml:space="preserve">PDU SESSION RESOURCE </w:t>
      </w:r>
      <w:r w:rsidRPr="00AD521A">
        <w:rPr>
          <w:rFonts w:cs="Arial"/>
          <w:szCs w:val="18"/>
          <w:lang w:eastAsia="zh-CN"/>
        </w:rPr>
        <w:t>MODIFY RESPONSE message with an appropriate cause value.</w:t>
      </w:r>
    </w:p>
    <w:p w14:paraId="11D4A8F8" w14:textId="77777777" w:rsidR="00F05B4D" w:rsidRPr="00AD521A" w:rsidRDefault="00F05B4D" w:rsidP="00F05B4D">
      <w:pPr>
        <w:rPr>
          <w:rFonts w:cs="Arial"/>
          <w:szCs w:val="18"/>
          <w:lang w:eastAsia="zh-CN"/>
        </w:rPr>
      </w:pPr>
      <w:r w:rsidRPr="00AD521A">
        <w:rPr>
          <w:rFonts w:cs="Arial"/>
          <w:szCs w:val="18"/>
          <w:lang w:eastAsia="zh-CN"/>
        </w:rPr>
        <w:t xml:space="preserve">If the NG-RAN node receives a </w:t>
      </w:r>
      <w:r w:rsidRPr="00AD521A">
        <w:t xml:space="preserve">PDU SESSION RESOURCE </w:t>
      </w:r>
      <w:r w:rsidRPr="00AD521A">
        <w:rPr>
          <w:rFonts w:cs="Arial"/>
          <w:szCs w:val="18"/>
          <w:lang w:eastAsia="zh-CN"/>
        </w:rPr>
        <w:t xml:space="preserve">MODIFY REQUEST message containing some </w:t>
      </w:r>
      <w:r w:rsidRPr="00AD521A">
        <w:rPr>
          <w:rFonts w:cs="Arial"/>
          <w:i/>
          <w:iCs/>
          <w:szCs w:val="18"/>
          <w:lang w:eastAsia="zh-CN"/>
        </w:rPr>
        <w:t xml:space="preserve">PDU Session ID </w:t>
      </w:r>
      <w:r w:rsidRPr="00AD521A">
        <w:rPr>
          <w:rFonts w:cs="Arial"/>
          <w:szCs w:val="18"/>
          <w:lang w:eastAsia="zh-CN"/>
        </w:rPr>
        <w:t xml:space="preserve">IEs </w:t>
      </w:r>
      <w:r w:rsidRPr="00AD521A">
        <w:t xml:space="preserve">(in the </w:t>
      </w:r>
      <w:r w:rsidRPr="00AD521A">
        <w:rPr>
          <w:i/>
        </w:rPr>
        <w:t>PDU Session Resource Modify Request List</w:t>
      </w:r>
      <w:r w:rsidRPr="00AD521A">
        <w:t xml:space="preserve"> IE) </w:t>
      </w:r>
      <w:r w:rsidRPr="00AD521A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AD521A">
        <w:t xml:space="preserve">PDU SESSION RESOURCE </w:t>
      </w:r>
      <w:r w:rsidRPr="00AD521A">
        <w:rPr>
          <w:rFonts w:cs="Arial"/>
          <w:szCs w:val="18"/>
          <w:lang w:eastAsia="zh-CN"/>
        </w:rPr>
        <w:t>MODIFY RESPONSE message with an appropriate cause value.</w:t>
      </w:r>
    </w:p>
    <w:p w14:paraId="2662E1E6" w14:textId="77777777" w:rsidR="00F05B4D" w:rsidRPr="00AD521A" w:rsidRDefault="00F05B4D" w:rsidP="00F05B4D">
      <w:pPr>
        <w:rPr>
          <w:rFonts w:cs="Arial"/>
          <w:szCs w:val="18"/>
          <w:lang w:eastAsia="zh-CN"/>
        </w:rPr>
      </w:pPr>
      <w:r w:rsidRPr="00AD521A">
        <w:t xml:space="preserve">If the NG-RAN node receives a PDU SESSION RESOURCE MODIFY REQUEST message containing a </w:t>
      </w:r>
      <w:r w:rsidRPr="00AD521A">
        <w:rPr>
          <w:i/>
        </w:rPr>
        <w:t>QoS Flow Level QoS Parameters</w:t>
      </w:r>
      <w:r w:rsidRPr="00AD521A">
        <w:t xml:space="preserve"> IE in </w:t>
      </w:r>
      <w:r w:rsidRPr="00AD521A">
        <w:rPr>
          <w:i/>
        </w:rPr>
        <w:t>the PDU Session Resource Modify Request Transfer</w:t>
      </w:r>
      <w:r w:rsidRPr="00AD521A">
        <w:t xml:space="preserve"> IE for a GBR QoS flow but the </w:t>
      </w:r>
      <w:r w:rsidRPr="00AD521A">
        <w:rPr>
          <w:i/>
        </w:rPr>
        <w:t>GBR QoS Flow Information</w:t>
      </w:r>
      <w:r w:rsidRPr="00AD521A">
        <w:t xml:space="preserve"> IE is not present, the NG-RAN node shall report the addition or modification of the corresponding QoS flow as failed in the </w:t>
      </w:r>
      <w:r w:rsidRPr="00AD521A">
        <w:rPr>
          <w:i/>
        </w:rPr>
        <w:t>PDU Session Resource Modify Response Transfer</w:t>
      </w:r>
      <w:r w:rsidRPr="00AD521A">
        <w:t xml:space="preserve"> IE of the </w:t>
      </w:r>
      <w:r w:rsidRPr="00AD521A"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3A810A0C" w14:textId="77777777" w:rsidR="00F05B4D" w:rsidRPr="00AD521A" w:rsidRDefault="00F05B4D" w:rsidP="00F05B4D">
      <w:pPr>
        <w:rPr>
          <w:rFonts w:cs="Arial"/>
          <w:szCs w:val="18"/>
          <w:lang w:eastAsia="zh-CN"/>
        </w:rPr>
      </w:pPr>
      <w:r w:rsidRPr="00AD521A">
        <w:t xml:space="preserve">If the NG-RAN node receives a PDU SESSION RESOURCE MODIFY REQUEST message containing the </w:t>
      </w:r>
      <w:r w:rsidRPr="00AD521A">
        <w:rPr>
          <w:i/>
          <w:iCs/>
          <w:lang w:eastAsia="zh-CN"/>
        </w:rPr>
        <w:t>Delay Critical</w:t>
      </w:r>
      <w:r w:rsidRPr="00AD521A">
        <w:t xml:space="preserve"> IE in the </w:t>
      </w:r>
      <w:r w:rsidRPr="00AD521A">
        <w:rPr>
          <w:i/>
        </w:rPr>
        <w:t>Dynamic 5QI Descriptor</w:t>
      </w:r>
      <w:r w:rsidRPr="00AD521A">
        <w:t xml:space="preserve"> IE of the </w:t>
      </w:r>
      <w:r w:rsidRPr="00AD521A">
        <w:rPr>
          <w:i/>
        </w:rPr>
        <w:t>QoS Flow Level QoS Parameters</w:t>
      </w:r>
      <w:r w:rsidRPr="00AD521A">
        <w:t xml:space="preserve"> IE</w:t>
      </w:r>
      <w:r w:rsidRPr="00AD521A">
        <w:rPr>
          <w:lang w:eastAsia="zh-CN"/>
        </w:rPr>
        <w:t xml:space="preserve"> of the </w:t>
      </w:r>
      <w:r w:rsidRPr="00AD521A">
        <w:rPr>
          <w:i/>
          <w:lang w:eastAsia="zh-CN"/>
        </w:rPr>
        <w:t>PDU Session Resource Modify Request Transfer</w:t>
      </w:r>
      <w:r w:rsidRPr="00AD521A">
        <w:rPr>
          <w:lang w:eastAsia="zh-CN"/>
        </w:rPr>
        <w:t xml:space="preserve"> IE set to the value “delay critical”</w:t>
      </w:r>
      <w:r w:rsidRPr="00AD521A">
        <w:t xml:space="preserve"> but the </w:t>
      </w:r>
      <w:r w:rsidRPr="00AD521A">
        <w:rPr>
          <w:i/>
        </w:rPr>
        <w:t>Maximum Data Burst Volume</w:t>
      </w:r>
      <w:r w:rsidRPr="00AD521A">
        <w:t xml:space="preserve"> IE is not present, the NG-RAN node shall report the addition or modification of the corresponding QoS flow as failed in the </w:t>
      </w:r>
      <w:r w:rsidRPr="00AD521A">
        <w:rPr>
          <w:i/>
        </w:rPr>
        <w:t>PDU Session Resource Modify Response Transfer</w:t>
      </w:r>
      <w:r w:rsidRPr="00AD521A">
        <w:t xml:space="preserve"> IE of the </w:t>
      </w:r>
      <w:r w:rsidRPr="00AD521A">
        <w:rPr>
          <w:rFonts w:cs="Arial"/>
          <w:szCs w:val="18"/>
          <w:lang w:eastAsia="zh-CN"/>
        </w:rPr>
        <w:t>PDU SESSION RESOURCE MODIFY RESPONSE message with an appropriate cause value</w:t>
      </w:r>
      <w:r w:rsidRPr="00AD521A">
        <w:t>.</w:t>
      </w:r>
    </w:p>
    <w:p w14:paraId="036B51DE" w14:textId="77777777" w:rsidR="00F05B4D" w:rsidRDefault="00F05B4D" w:rsidP="00F05B4D">
      <w:pPr>
        <w:rPr>
          <w:rFonts w:cs="Arial"/>
          <w:szCs w:val="18"/>
          <w:lang w:eastAsia="zh-CN"/>
        </w:rPr>
      </w:pPr>
      <w:r>
        <w:lastRenderedPageBreak/>
        <w:t xml:space="preserve">If the NG-RAN node receives a PDU SESSION RESOURCE MODIFY REQUEST message containing a </w:t>
      </w:r>
      <w:r>
        <w:rPr>
          <w:rFonts w:eastAsia="SimSun" w:hint="eastAsia"/>
          <w:lang w:val="en-US" w:eastAsia="zh-CN"/>
        </w:rPr>
        <w:t xml:space="preserve">PDU 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ession</w:t>
      </w:r>
      <w:r>
        <w:t xml:space="preserve"> in the</w:t>
      </w:r>
      <w:r>
        <w:rPr>
          <w:rFonts w:eastAsia="SimSun" w:hint="eastAsia"/>
          <w:lang w:eastAsia="zh-CN"/>
        </w:rPr>
        <w:t xml:space="preserve"> </w:t>
      </w:r>
      <w:r>
        <w:rPr>
          <w:i/>
        </w:rPr>
        <w:t>PDU Session Resource Modify Request List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</w:t>
      </w:r>
      <w:r>
        <w:t xml:space="preserve"> </w:t>
      </w:r>
      <w:r>
        <w:rPr>
          <w:rFonts w:eastAsia="SimSun" w:hint="eastAsia"/>
          <w:lang w:val="en-US" w:eastAsia="zh-CN"/>
        </w:rPr>
        <w:t>with the same QoS flow included in both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Add or Modify Request Lis</w:t>
      </w:r>
      <w:r>
        <w:rPr>
          <w:rFonts w:eastAsia="SimSun" w:hint="eastAsia"/>
          <w:i/>
          <w:lang w:eastAsia="zh-CN"/>
        </w:rPr>
        <w:t>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to Release List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, </w:t>
      </w:r>
      <w:r>
        <w:t>the NG-RAN node shall</w:t>
      </w:r>
      <w:r>
        <w:rPr>
          <w:rFonts w:eastAsia="SimSun"/>
          <w:lang w:val="en-US" w:eastAsia="zh-CN"/>
        </w:rPr>
        <w:t xml:space="preserve"> </w:t>
      </w:r>
      <w:r>
        <w:t>report the corresponding QoS flow as failed in the</w:t>
      </w:r>
      <w:r w:rsidRPr="00B603EF">
        <w:t xml:space="preserve"> </w:t>
      </w:r>
      <w:r w:rsidRPr="00B603EF">
        <w:rPr>
          <w:i/>
          <w:iCs/>
        </w:rPr>
        <w:t>QoS Flow Failed to Add or Modify List</w:t>
      </w:r>
      <w:r w:rsidRPr="00B603EF">
        <w:t xml:space="preserve"> IE</w:t>
      </w:r>
      <w:r>
        <w:t xml:space="preserve"> of the </w:t>
      </w:r>
      <w:r>
        <w:rPr>
          <w:i/>
        </w:rPr>
        <w:t>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 xml:space="preserve">PDU SESSION RESOURCE MODIFY RESPONSE message with an appropriate cause value </w:t>
      </w:r>
      <w:bookmarkStart w:id="76" w:name="_Hlk55901754"/>
      <w:r w:rsidRPr="001D253F">
        <w:rPr>
          <w:rFonts w:cs="Arial"/>
          <w:szCs w:val="18"/>
          <w:lang w:eastAsia="zh-CN"/>
        </w:rPr>
        <w:t>if the PDU session is modified successfully</w:t>
      </w:r>
      <w:bookmarkEnd w:id="76"/>
      <w:r>
        <w:rPr>
          <w:rFonts w:cs="Arial"/>
          <w:szCs w:val="18"/>
          <w:lang w:eastAsia="zh-CN"/>
        </w:rPr>
        <w:t>. The NG-RAN node shall not release the QoS flow when the corresponding QoS flow already exists.</w:t>
      </w:r>
    </w:p>
    <w:p w14:paraId="47306D84" w14:textId="77777777" w:rsidR="00F05B4D" w:rsidRPr="00E41033" w:rsidRDefault="00F05B4D" w:rsidP="00F05B4D">
      <w:pPr>
        <w:pStyle w:val="PL"/>
        <w:spacing w:line="0" w:lineRule="atLeast"/>
        <w:rPr>
          <w:noProof w:val="0"/>
          <w:snapToGrid w:val="0"/>
        </w:rPr>
      </w:pPr>
    </w:p>
    <w:p w14:paraId="27E63FD0" w14:textId="77777777" w:rsidR="00F05B4D" w:rsidRDefault="00F05B4D" w:rsidP="00F05B4D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472AE6C1" w14:textId="77777777" w:rsidR="00F05B4D" w:rsidRPr="00CD1DFA" w:rsidRDefault="00F05B4D" w:rsidP="00F05B4D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3E34BEF" w14:textId="77777777" w:rsidR="00F05B4D" w:rsidRDefault="00F05B4D" w:rsidP="00F05B4D">
      <w:pPr>
        <w:rPr>
          <w:noProof/>
        </w:rPr>
      </w:pPr>
    </w:p>
    <w:p w14:paraId="6FCCD600" w14:textId="42534BFE" w:rsidR="00791985" w:rsidRPr="00F05B4D" w:rsidRDefault="00791985" w:rsidP="00F05B4D"/>
    <w:sectPr w:rsidR="00791985" w:rsidRPr="00F05B4D" w:rsidSect="009242B3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1D548" w14:textId="77777777" w:rsidR="008D3441" w:rsidRDefault="008D3441">
      <w:r>
        <w:separator/>
      </w:r>
    </w:p>
  </w:endnote>
  <w:endnote w:type="continuationSeparator" w:id="0">
    <w:p w14:paraId="6D2C0B64" w14:textId="77777777" w:rsidR="008D3441" w:rsidRDefault="008D3441">
      <w:r>
        <w:continuationSeparator/>
      </w:r>
    </w:p>
  </w:endnote>
  <w:endnote w:type="continuationNotice" w:id="1">
    <w:p w14:paraId="0B2E1054" w14:textId="77777777" w:rsidR="008D3441" w:rsidRDefault="008D34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9254" w14:textId="3BEBF15E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1D2973">
      <w:rPr>
        <w:rStyle w:val="af3"/>
      </w:rPr>
      <w:t>6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1D2973">
      <w:rPr>
        <w:rStyle w:val="af3"/>
      </w:rPr>
      <w:t>6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E87DCE" w:rsidRDefault="00E87DCE"/>
  <w:p w14:paraId="25AB97AF" w14:textId="77777777" w:rsidR="00AB30FC" w:rsidRDefault="00AB30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B436" w14:textId="77777777" w:rsidR="008D3441" w:rsidRDefault="008D3441">
      <w:r>
        <w:separator/>
      </w:r>
    </w:p>
  </w:footnote>
  <w:footnote w:type="continuationSeparator" w:id="0">
    <w:p w14:paraId="25AA6BEB" w14:textId="77777777" w:rsidR="008D3441" w:rsidRDefault="008D3441">
      <w:r>
        <w:continuationSeparator/>
      </w:r>
    </w:p>
  </w:footnote>
  <w:footnote w:type="continuationNotice" w:id="1">
    <w:p w14:paraId="52EA46D0" w14:textId="77777777" w:rsidR="008D3441" w:rsidRDefault="008D34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F726" w14:textId="77777777" w:rsidR="00F05B4D" w:rsidRDefault="00F05B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181A055C" w14:textId="77777777" w:rsidR="00E87DCE" w:rsidRDefault="00E87DCE"/>
  <w:p w14:paraId="315B4BD3" w14:textId="77777777" w:rsidR="00AB30FC" w:rsidRDefault="00AB30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3503" w:hanging="360"/>
      </w:pPr>
    </w:lvl>
  </w:abstractNum>
  <w:abstractNum w:abstractNumId="1" w15:restartNumberingAfterBreak="0">
    <w:nsid w:val="0CEC6CFA"/>
    <w:multiLevelType w:val="hybridMultilevel"/>
    <w:tmpl w:val="EF5A0D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49C5A4D"/>
    <w:multiLevelType w:val="hybridMultilevel"/>
    <w:tmpl w:val="FE84D4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C6A5F"/>
    <w:multiLevelType w:val="hybridMultilevel"/>
    <w:tmpl w:val="8FBC954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9AD56B0"/>
    <w:multiLevelType w:val="hybridMultilevel"/>
    <w:tmpl w:val="ABB01F8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D43"/>
    <w:multiLevelType w:val="hybridMultilevel"/>
    <w:tmpl w:val="1BA4A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1C5DB3"/>
    <w:multiLevelType w:val="multilevel"/>
    <w:tmpl w:val="7E1C5DB3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5"/>
  </w:num>
  <w:num w:numId="9">
    <w:abstractNumId w:val="2"/>
  </w:num>
  <w:num w:numId="10">
    <w:abstractNumId w:val="18"/>
  </w:num>
  <w:num w:numId="11">
    <w:abstractNumId w:val="6"/>
  </w:num>
  <w:num w:numId="12">
    <w:abstractNumId w:val="16"/>
  </w:num>
  <w:num w:numId="13">
    <w:abstractNumId w:val="7"/>
  </w:num>
  <w:num w:numId="14">
    <w:abstractNumId w:val="17"/>
  </w:num>
  <w:num w:numId="15">
    <w:abstractNumId w:val="12"/>
  </w:num>
  <w:num w:numId="16">
    <w:abstractNumId w:val="19"/>
  </w:num>
  <w:num w:numId="17">
    <w:abstractNumId w:val="15"/>
  </w:num>
  <w:num w:numId="18">
    <w:abstractNumId w:val="14"/>
  </w:num>
  <w:num w:numId="19">
    <w:abstractNumId w:val="20"/>
  </w:num>
  <w:num w:numId="20">
    <w:abstractNumId w:val="1"/>
  </w:num>
  <w:num w:numId="21">
    <w:abstractNumId w:val="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ja-JP" w:vendorID="64" w:dllVersion="6" w:nlCheck="1" w:checkStyle="1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48F"/>
    <w:rsid w:val="000006E1"/>
    <w:rsid w:val="00001265"/>
    <w:rsid w:val="00001CD2"/>
    <w:rsid w:val="00002A37"/>
    <w:rsid w:val="00004536"/>
    <w:rsid w:val="0000564C"/>
    <w:rsid w:val="00006446"/>
    <w:rsid w:val="00006896"/>
    <w:rsid w:val="00006996"/>
    <w:rsid w:val="000069E6"/>
    <w:rsid w:val="00007CDC"/>
    <w:rsid w:val="00010BD0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BA1"/>
    <w:rsid w:val="00041406"/>
    <w:rsid w:val="000422E2"/>
    <w:rsid w:val="0004293D"/>
    <w:rsid w:val="00042F22"/>
    <w:rsid w:val="000444EF"/>
    <w:rsid w:val="000471B1"/>
    <w:rsid w:val="00047A2A"/>
    <w:rsid w:val="00052A07"/>
    <w:rsid w:val="0005331D"/>
    <w:rsid w:val="000534E3"/>
    <w:rsid w:val="00055900"/>
    <w:rsid w:val="0005606A"/>
    <w:rsid w:val="000566C9"/>
    <w:rsid w:val="00057117"/>
    <w:rsid w:val="000616E7"/>
    <w:rsid w:val="00064199"/>
    <w:rsid w:val="0006487E"/>
    <w:rsid w:val="00064A9C"/>
    <w:rsid w:val="00065E1A"/>
    <w:rsid w:val="00070B67"/>
    <w:rsid w:val="00071B9D"/>
    <w:rsid w:val="00072E34"/>
    <w:rsid w:val="00074C51"/>
    <w:rsid w:val="00074EA2"/>
    <w:rsid w:val="00077E5F"/>
    <w:rsid w:val="00077F1C"/>
    <w:rsid w:val="0008036A"/>
    <w:rsid w:val="00081AE6"/>
    <w:rsid w:val="000826BF"/>
    <w:rsid w:val="00083D9A"/>
    <w:rsid w:val="000855EB"/>
    <w:rsid w:val="00085B52"/>
    <w:rsid w:val="00086156"/>
    <w:rsid w:val="000866F2"/>
    <w:rsid w:val="00086B2E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030"/>
    <w:rsid w:val="000A56F2"/>
    <w:rsid w:val="000A6C3A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7602"/>
    <w:rsid w:val="000C77B1"/>
    <w:rsid w:val="000D0D07"/>
    <w:rsid w:val="000D4797"/>
    <w:rsid w:val="000D47C9"/>
    <w:rsid w:val="000D6799"/>
    <w:rsid w:val="000E0527"/>
    <w:rsid w:val="000E11A0"/>
    <w:rsid w:val="000E1E92"/>
    <w:rsid w:val="000E1FAE"/>
    <w:rsid w:val="000E2F1D"/>
    <w:rsid w:val="000E3775"/>
    <w:rsid w:val="000E5476"/>
    <w:rsid w:val="000F06D6"/>
    <w:rsid w:val="000F0EB1"/>
    <w:rsid w:val="000F1106"/>
    <w:rsid w:val="000F3BE9"/>
    <w:rsid w:val="000F3F6C"/>
    <w:rsid w:val="000F4BCE"/>
    <w:rsid w:val="000F6DF3"/>
    <w:rsid w:val="000F7529"/>
    <w:rsid w:val="001005FF"/>
    <w:rsid w:val="00101A0C"/>
    <w:rsid w:val="00101E85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27F3D"/>
    <w:rsid w:val="0013036A"/>
    <w:rsid w:val="00132FD0"/>
    <w:rsid w:val="001331D7"/>
    <w:rsid w:val="0013379E"/>
    <w:rsid w:val="00134334"/>
    <w:rsid w:val="001344C0"/>
    <w:rsid w:val="001346FA"/>
    <w:rsid w:val="00135252"/>
    <w:rsid w:val="00137AB5"/>
    <w:rsid w:val="00137F0B"/>
    <w:rsid w:val="00147B63"/>
    <w:rsid w:val="00151359"/>
    <w:rsid w:val="00151984"/>
    <w:rsid w:val="00151E23"/>
    <w:rsid w:val="001526E0"/>
    <w:rsid w:val="00154C18"/>
    <w:rsid w:val="001551B5"/>
    <w:rsid w:val="0015594A"/>
    <w:rsid w:val="00161D7A"/>
    <w:rsid w:val="00162B03"/>
    <w:rsid w:val="001659C1"/>
    <w:rsid w:val="001737D0"/>
    <w:rsid w:val="00173A8E"/>
    <w:rsid w:val="0017502C"/>
    <w:rsid w:val="0018143F"/>
    <w:rsid w:val="00181FF8"/>
    <w:rsid w:val="001840B0"/>
    <w:rsid w:val="00184917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9A8"/>
    <w:rsid w:val="001B0D97"/>
    <w:rsid w:val="001B5A5D"/>
    <w:rsid w:val="001B7E64"/>
    <w:rsid w:val="001B7F99"/>
    <w:rsid w:val="001C0C7D"/>
    <w:rsid w:val="001C1CE5"/>
    <w:rsid w:val="001C36B3"/>
    <w:rsid w:val="001C3D2A"/>
    <w:rsid w:val="001D235B"/>
    <w:rsid w:val="001D2959"/>
    <w:rsid w:val="001D2973"/>
    <w:rsid w:val="001D3193"/>
    <w:rsid w:val="001D31C4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DA8"/>
    <w:rsid w:val="00215423"/>
    <w:rsid w:val="002158FA"/>
    <w:rsid w:val="00220405"/>
    <w:rsid w:val="00220600"/>
    <w:rsid w:val="002224DB"/>
    <w:rsid w:val="00223CAE"/>
    <w:rsid w:val="00223FCB"/>
    <w:rsid w:val="00224E80"/>
    <w:rsid w:val="002252C3"/>
    <w:rsid w:val="00225C54"/>
    <w:rsid w:val="00230765"/>
    <w:rsid w:val="00230D18"/>
    <w:rsid w:val="002319E4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777F5"/>
    <w:rsid w:val="002805F5"/>
    <w:rsid w:val="00280751"/>
    <w:rsid w:val="00281D50"/>
    <w:rsid w:val="0028280A"/>
    <w:rsid w:val="00283997"/>
    <w:rsid w:val="00283EB7"/>
    <w:rsid w:val="00285F62"/>
    <w:rsid w:val="00286ACD"/>
    <w:rsid w:val="002876F8"/>
    <w:rsid w:val="00287838"/>
    <w:rsid w:val="00287F78"/>
    <w:rsid w:val="002907B5"/>
    <w:rsid w:val="00291117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C0ECA"/>
    <w:rsid w:val="002C1635"/>
    <w:rsid w:val="002C2503"/>
    <w:rsid w:val="002C2A1F"/>
    <w:rsid w:val="002C2E9C"/>
    <w:rsid w:val="002C41E6"/>
    <w:rsid w:val="002C5923"/>
    <w:rsid w:val="002D071A"/>
    <w:rsid w:val="002D34B2"/>
    <w:rsid w:val="002D48B0"/>
    <w:rsid w:val="002D5568"/>
    <w:rsid w:val="002D5B37"/>
    <w:rsid w:val="002D697F"/>
    <w:rsid w:val="002D7637"/>
    <w:rsid w:val="002D7952"/>
    <w:rsid w:val="002E0ADF"/>
    <w:rsid w:val="002E149D"/>
    <w:rsid w:val="002E17F2"/>
    <w:rsid w:val="002E1D5C"/>
    <w:rsid w:val="002E285D"/>
    <w:rsid w:val="002E2B34"/>
    <w:rsid w:val="002E432E"/>
    <w:rsid w:val="002E6810"/>
    <w:rsid w:val="002E733B"/>
    <w:rsid w:val="002E7CAE"/>
    <w:rsid w:val="002F07E8"/>
    <w:rsid w:val="002F2771"/>
    <w:rsid w:val="002F3578"/>
    <w:rsid w:val="002F37A9"/>
    <w:rsid w:val="00301CE6"/>
    <w:rsid w:val="00301FC7"/>
    <w:rsid w:val="0030256B"/>
    <w:rsid w:val="00304913"/>
    <w:rsid w:val="0030501F"/>
    <w:rsid w:val="00307BA1"/>
    <w:rsid w:val="003100C3"/>
    <w:rsid w:val="00311702"/>
    <w:rsid w:val="00311E82"/>
    <w:rsid w:val="00313FD6"/>
    <w:rsid w:val="003143BD"/>
    <w:rsid w:val="00315363"/>
    <w:rsid w:val="00317925"/>
    <w:rsid w:val="003203ED"/>
    <w:rsid w:val="003215E2"/>
    <w:rsid w:val="00322C9F"/>
    <w:rsid w:val="00323DF7"/>
    <w:rsid w:val="00324D23"/>
    <w:rsid w:val="00327440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0ED6"/>
    <w:rsid w:val="0037336F"/>
    <w:rsid w:val="00373DC9"/>
    <w:rsid w:val="003740B5"/>
    <w:rsid w:val="003742AC"/>
    <w:rsid w:val="00377CE1"/>
    <w:rsid w:val="00383787"/>
    <w:rsid w:val="00385BF0"/>
    <w:rsid w:val="003867F3"/>
    <w:rsid w:val="003904EA"/>
    <w:rsid w:val="00393247"/>
    <w:rsid w:val="003939FF"/>
    <w:rsid w:val="00395498"/>
    <w:rsid w:val="0039596B"/>
    <w:rsid w:val="00396861"/>
    <w:rsid w:val="003971E5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5B8F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745"/>
    <w:rsid w:val="00410B72"/>
    <w:rsid w:val="00410F18"/>
    <w:rsid w:val="0041263E"/>
    <w:rsid w:val="00413AAC"/>
    <w:rsid w:val="00413E92"/>
    <w:rsid w:val="004154AF"/>
    <w:rsid w:val="00416D74"/>
    <w:rsid w:val="00420251"/>
    <w:rsid w:val="00420D9F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46C5C"/>
    <w:rsid w:val="004517AA"/>
    <w:rsid w:val="00452CAC"/>
    <w:rsid w:val="004560D1"/>
    <w:rsid w:val="00456AFE"/>
    <w:rsid w:val="00457565"/>
    <w:rsid w:val="00457B71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994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347"/>
    <w:rsid w:val="004B7C0C"/>
    <w:rsid w:val="004C3898"/>
    <w:rsid w:val="004C4F68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75DB"/>
    <w:rsid w:val="004E76F4"/>
    <w:rsid w:val="004F0B4E"/>
    <w:rsid w:val="004F0B6C"/>
    <w:rsid w:val="004F1046"/>
    <w:rsid w:val="004F2078"/>
    <w:rsid w:val="004F2242"/>
    <w:rsid w:val="004F2D66"/>
    <w:rsid w:val="004F4DA3"/>
    <w:rsid w:val="004F6712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18BA"/>
    <w:rsid w:val="005520BB"/>
    <w:rsid w:val="00552722"/>
    <w:rsid w:val="005534A4"/>
    <w:rsid w:val="00553D3F"/>
    <w:rsid w:val="00554E19"/>
    <w:rsid w:val="0056121F"/>
    <w:rsid w:val="00567B7A"/>
    <w:rsid w:val="00572505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B7E52"/>
    <w:rsid w:val="005C08D9"/>
    <w:rsid w:val="005C5124"/>
    <w:rsid w:val="005C74FB"/>
    <w:rsid w:val="005D0AAE"/>
    <w:rsid w:val="005D1602"/>
    <w:rsid w:val="005D50CC"/>
    <w:rsid w:val="005D5A48"/>
    <w:rsid w:val="005E0823"/>
    <w:rsid w:val="005E2DB6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0474"/>
    <w:rsid w:val="0060136C"/>
    <w:rsid w:val="0060283C"/>
    <w:rsid w:val="00604F14"/>
    <w:rsid w:val="006064B8"/>
    <w:rsid w:val="00610C04"/>
    <w:rsid w:val="00611B83"/>
    <w:rsid w:val="00613257"/>
    <w:rsid w:val="00613B77"/>
    <w:rsid w:val="00613FC8"/>
    <w:rsid w:val="00617C9C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13E2"/>
    <w:rsid w:val="00655733"/>
    <w:rsid w:val="00655ACD"/>
    <w:rsid w:val="00656670"/>
    <w:rsid w:val="00656A92"/>
    <w:rsid w:val="00656DDE"/>
    <w:rsid w:val="0066011D"/>
    <w:rsid w:val="006607C0"/>
    <w:rsid w:val="006613A6"/>
    <w:rsid w:val="006617D3"/>
    <w:rsid w:val="006627A2"/>
    <w:rsid w:val="006634E6"/>
    <w:rsid w:val="00663632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4E42"/>
    <w:rsid w:val="00685E8C"/>
    <w:rsid w:val="00686E08"/>
    <w:rsid w:val="00695FC2"/>
    <w:rsid w:val="00696949"/>
    <w:rsid w:val="00697052"/>
    <w:rsid w:val="00697555"/>
    <w:rsid w:val="006A07E4"/>
    <w:rsid w:val="006A26CE"/>
    <w:rsid w:val="006A46FB"/>
    <w:rsid w:val="006A501F"/>
    <w:rsid w:val="006A5E28"/>
    <w:rsid w:val="006A5F99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36FD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218"/>
    <w:rsid w:val="0072178C"/>
    <w:rsid w:val="0072215C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D7D"/>
    <w:rsid w:val="00740E58"/>
    <w:rsid w:val="00743012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1D4B"/>
    <w:rsid w:val="0078304C"/>
    <w:rsid w:val="00783673"/>
    <w:rsid w:val="00785490"/>
    <w:rsid w:val="0078554E"/>
    <w:rsid w:val="00786149"/>
    <w:rsid w:val="00786963"/>
    <w:rsid w:val="00791985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6F65"/>
    <w:rsid w:val="007D7526"/>
    <w:rsid w:val="007D7C36"/>
    <w:rsid w:val="007E0FFF"/>
    <w:rsid w:val="007E1C4D"/>
    <w:rsid w:val="007E39A2"/>
    <w:rsid w:val="007E407A"/>
    <w:rsid w:val="007E4610"/>
    <w:rsid w:val="007E4715"/>
    <w:rsid w:val="007E4AFB"/>
    <w:rsid w:val="007E505B"/>
    <w:rsid w:val="007E7091"/>
    <w:rsid w:val="007F04B6"/>
    <w:rsid w:val="007F4C1A"/>
    <w:rsid w:val="00800B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2C43"/>
    <w:rsid w:val="008235DB"/>
    <w:rsid w:val="00824AB4"/>
    <w:rsid w:val="00825046"/>
    <w:rsid w:val="00825142"/>
    <w:rsid w:val="00825C42"/>
    <w:rsid w:val="00825D25"/>
    <w:rsid w:val="00826793"/>
    <w:rsid w:val="00827D6F"/>
    <w:rsid w:val="008308C3"/>
    <w:rsid w:val="00831B9F"/>
    <w:rsid w:val="00831BBA"/>
    <w:rsid w:val="00832383"/>
    <w:rsid w:val="00832C87"/>
    <w:rsid w:val="0083323C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56911"/>
    <w:rsid w:val="00861118"/>
    <w:rsid w:val="008677FD"/>
    <w:rsid w:val="008704FD"/>
    <w:rsid w:val="008706D4"/>
    <w:rsid w:val="00870F8A"/>
    <w:rsid w:val="0087114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0B87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6411"/>
    <w:rsid w:val="008A72BD"/>
    <w:rsid w:val="008A77D8"/>
    <w:rsid w:val="008B0483"/>
    <w:rsid w:val="008B120C"/>
    <w:rsid w:val="008B172A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41"/>
    <w:rsid w:val="008D34F1"/>
    <w:rsid w:val="008D39D8"/>
    <w:rsid w:val="008D464E"/>
    <w:rsid w:val="008D5167"/>
    <w:rsid w:val="008D5C7D"/>
    <w:rsid w:val="008D6D1A"/>
    <w:rsid w:val="008E065E"/>
    <w:rsid w:val="008E0927"/>
    <w:rsid w:val="008E1909"/>
    <w:rsid w:val="008E3A86"/>
    <w:rsid w:val="008E665E"/>
    <w:rsid w:val="008E708E"/>
    <w:rsid w:val="008F1975"/>
    <w:rsid w:val="008F1EAB"/>
    <w:rsid w:val="008F33DC"/>
    <w:rsid w:val="008F4503"/>
    <w:rsid w:val="008F477F"/>
    <w:rsid w:val="00901DE6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42B3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53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48C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513C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E54"/>
    <w:rsid w:val="00A1414E"/>
    <w:rsid w:val="00A168B1"/>
    <w:rsid w:val="00A17F63"/>
    <w:rsid w:val="00A201B8"/>
    <w:rsid w:val="00A2193B"/>
    <w:rsid w:val="00A2276B"/>
    <w:rsid w:val="00A2351A"/>
    <w:rsid w:val="00A24997"/>
    <w:rsid w:val="00A264A9"/>
    <w:rsid w:val="00A26DCF"/>
    <w:rsid w:val="00A27785"/>
    <w:rsid w:val="00A30187"/>
    <w:rsid w:val="00A3448A"/>
    <w:rsid w:val="00A3591C"/>
    <w:rsid w:val="00A36297"/>
    <w:rsid w:val="00A402F8"/>
    <w:rsid w:val="00A41E2B"/>
    <w:rsid w:val="00A45928"/>
    <w:rsid w:val="00A45B74"/>
    <w:rsid w:val="00A50911"/>
    <w:rsid w:val="00A52E1D"/>
    <w:rsid w:val="00A5313F"/>
    <w:rsid w:val="00A53587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9D0"/>
    <w:rsid w:val="00A74DF0"/>
    <w:rsid w:val="00A7568F"/>
    <w:rsid w:val="00A761D4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30FC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536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0B1C"/>
    <w:rsid w:val="00B1100C"/>
    <w:rsid w:val="00B157F9"/>
    <w:rsid w:val="00B16C7F"/>
    <w:rsid w:val="00B20256"/>
    <w:rsid w:val="00B20D09"/>
    <w:rsid w:val="00B22D8F"/>
    <w:rsid w:val="00B25C67"/>
    <w:rsid w:val="00B2763F"/>
    <w:rsid w:val="00B27AAC"/>
    <w:rsid w:val="00B27B1B"/>
    <w:rsid w:val="00B30929"/>
    <w:rsid w:val="00B33B79"/>
    <w:rsid w:val="00B372AA"/>
    <w:rsid w:val="00B40445"/>
    <w:rsid w:val="00B409E0"/>
    <w:rsid w:val="00B41575"/>
    <w:rsid w:val="00B41888"/>
    <w:rsid w:val="00B44EB2"/>
    <w:rsid w:val="00B45A52"/>
    <w:rsid w:val="00B45A5D"/>
    <w:rsid w:val="00B46175"/>
    <w:rsid w:val="00B479E8"/>
    <w:rsid w:val="00B5439A"/>
    <w:rsid w:val="00B548B7"/>
    <w:rsid w:val="00B55926"/>
    <w:rsid w:val="00B57F4B"/>
    <w:rsid w:val="00B600FE"/>
    <w:rsid w:val="00B664C7"/>
    <w:rsid w:val="00B66811"/>
    <w:rsid w:val="00B675A3"/>
    <w:rsid w:val="00B70AC3"/>
    <w:rsid w:val="00B739F6"/>
    <w:rsid w:val="00B7423E"/>
    <w:rsid w:val="00B74FA2"/>
    <w:rsid w:val="00B804FF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A2A"/>
    <w:rsid w:val="00BD48AC"/>
    <w:rsid w:val="00BD48B4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6D7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2F82"/>
    <w:rsid w:val="00C14D4B"/>
    <w:rsid w:val="00C151B9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435F3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2C5"/>
    <w:rsid w:val="00C81568"/>
    <w:rsid w:val="00C8457E"/>
    <w:rsid w:val="00C9027A"/>
    <w:rsid w:val="00C9068E"/>
    <w:rsid w:val="00C92DA1"/>
    <w:rsid w:val="00C93814"/>
    <w:rsid w:val="00C93C49"/>
    <w:rsid w:val="00C93C4B"/>
    <w:rsid w:val="00C944AB"/>
    <w:rsid w:val="00C95B40"/>
    <w:rsid w:val="00CA1ED8"/>
    <w:rsid w:val="00CA2336"/>
    <w:rsid w:val="00CA2B17"/>
    <w:rsid w:val="00CA2FE4"/>
    <w:rsid w:val="00CA5F22"/>
    <w:rsid w:val="00CB028C"/>
    <w:rsid w:val="00CB0CA3"/>
    <w:rsid w:val="00CB1825"/>
    <w:rsid w:val="00CB1F63"/>
    <w:rsid w:val="00CB7170"/>
    <w:rsid w:val="00CB78A9"/>
    <w:rsid w:val="00CC040E"/>
    <w:rsid w:val="00CC111F"/>
    <w:rsid w:val="00CC1D8A"/>
    <w:rsid w:val="00CC1EDA"/>
    <w:rsid w:val="00CC2011"/>
    <w:rsid w:val="00CC3EA0"/>
    <w:rsid w:val="00CC7B45"/>
    <w:rsid w:val="00CD1188"/>
    <w:rsid w:val="00CD2ED1"/>
    <w:rsid w:val="00CD337B"/>
    <w:rsid w:val="00CD50A6"/>
    <w:rsid w:val="00CD7B67"/>
    <w:rsid w:val="00CE01BA"/>
    <w:rsid w:val="00CE0424"/>
    <w:rsid w:val="00CE41F8"/>
    <w:rsid w:val="00CE7561"/>
    <w:rsid w:val="00CF1354"/>
    <w:rsid w:val="00CF16D6"/>
    <w:rsid w:val="00CF3B1F"/>
    <w:rsid w:val="00CF3BF6"/>
    <w:rsid w:val="00CF625B"/>
    <w:rsid w:val="00CF687E"/>
    <w:rsid w:val="00D02674"/>
    <w:rsid w:val="00D0349B"/>
    <w:rsid w:val="00D10249"/>
    <w:rsid w:val="00D115C3"/>
    <w:rsid w:val="00D116D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22"/>
    <w:rsid w:val="00D75B58"/>
    <w:rsid w:val="00D75F09"/>
    <w:rsid w:val="00D77B1D"/>
    <w:rsid w:val="00D8021F"/>
    <w:rsid w:val="00D80383"/>
    <w:rsid w:val="00D80CA1"/>
    <w:rsid w:val="00D823C6"/>
    <w:rsid w:val="00D8327F"/>
    <w:rsid w:val="00D857C2"/>
    <w:rsid w:val="00D86CA3"/>
    <w:rsid w:val="00D871CE"/>
    <w:rsid w:val="00D91176"/>
    <w:rsid w:val="00D9196D"/>
    <w:rsid w:val="00D92982"/>
    <w:rsid w:val="00D9544B"/>
    <w:rsid w:val="00DA0F44"/>
    <w:rsid w:val="00DA24B6"/>
    <w:rsid w:val="00DA2DDA"/>
    <w:rsid w:val="00DA305E"/>
    <w:rsid w:val="00DA5417"/>
    <w:rsid w:val="00DA56E8"/>
    <w:rsid w:val="00DB0A9F"/>
    <w:rsid w:val="00DB18C6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2475"/>
    <w:rsid w:val="00DE2873"/>
    <w:rsid w:val="00DE54D3"/>
    <w:rsid w:val="00DE5608"/>
    <w:rsid w:val="00DE58D0"/>
    <w:rsid w:val="00DE654F"/>
    <w:rsid w:val="00DF0B6E"/>
    <w:rsid w:val="00DF15E0"/>
    <w:rsid w:val="00DF37A0"/>
    <w:rsid w:val="00DF6766"/>
    <w:rsid w:val="00E00D86"/>
    <w:rsid w:val="00E0103C"/>
    <w:rsid w:val="00E0269D"/>
    <w:rsid w:val="00E07E85"/>
    <w:rsid w:val="00E10262"/>
    <w:rsid w:val="00E110E7"/>
    <w:rsid w:val="00E11B20"/>
    <w:rsid w:val="00E17FA2"/>
    <w:rsid w:val="00E2131B"/>
    <w:rsid w:val="00E22330"/>
    <w:rsid w:val="00E24320"/>
    <w:rsid w:val="00E26C5E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860"/>
    <w:rsid w:val="00E40A74"/>
    <w:rsid w:val="00E40EF5"/>
    <w:rsid w:val="00E446F1"/>
    <w:rsid w:val="00E44F6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896"/>
    <w:rsid w:val="00E67C51"/>
    <w:rsid w:val="00E72EFC"/>
    <w:rsid w:val="00E74536"/>
    <w:rsid w:val="00E758EC"/>
    <w:rsid w:val="00E76AA7"/>
    <w:rsid w:val="00E76EC2"/>
    <w:rsid w:val="00E805AB"/>
    <w:rsid w:val="00E8234C"/>
    <w:rsid w:val="00E831D5"/>
    <w:rsid w:val="00E83AA9"/>
    <w:rsid w:val="00E85928"/>
    <w:rsid w:val="00E87822"/>
    <w:rsid w:val="00E87DCE"/>
    <w:rsid w:val="00E87F8F"/>
    <w:rsid w:val="00E90395"/>
    <w:rsid w:val="00E90E49"/>
    <w:rsid w:val="00E917F9"/>
    <w:rsid w:val="00E9291C"/>
    <w:rsid w:val="00E93FFE"/>
    <w:rsid w:val="00E94F8A"/>
    <w:rsid w:val="00E957CE"/>
    <w:rsid w:val="00E95A9C"/>
    <w:rsid w:val="00EA0712"/>
    <w:rsid w:val="00EA4CE3"/>
    <w:rsid w:val="00EA50BA"/>
    <w:rsid w:val="00EA6431"/>
    <w:rsid w:val="00EA7A41"/>
    <w:rsid w:val="00EB077B"/>
    <w:rsid w:val="00EB318E"/>
    <w:rsid w:val="00EB4EA2"/>
    <w:rsid w:val="00EB59DC"/>
    <w:rsid w:val="00EC23F9"/>
    <w:rsid w:val="00EC24D5"/>
    <w:rsid w:val="00EC27C6"/>
    <w:rsid w:val="00EC2DDA"/>
    <w:rsid w:val="00EC4207"/>
    <w:rsid w:val="00EC5653"/>
    <w:rsid w:val="00EC7192"/>
    <w:rsid w:val="00EC71CE"/>
    <w:rsid w:val="00ED0E11"/>
    <w:rsid w:val="00ED1006"/>
    <w:rsid w:val="00ED547F"/>
    <w:rsid w:val="00ED6A30"/>
    <w:rsid w:val="00ED7B6C"/>
    <w:rsid w:val="00EE0E1F"/>
    <w:rsid w:val="00EE1FD4"/>
    <w:rsid w:val="00EF18FE"/>
    <w:rsid w:val="00EF5787"/>
    <w:rsid w:val="00EF60D0"/>
    <w:rsid w:val="00F02419"/>
    <w:rsid w:val="00F02C98"/>
    <w:rsid w:val="00F038B5"/>
    <w:rsid w:val="00F04049"/>
    <w:rsid w:val="00F048CD"/>
    <w:rsid w:val="00F0528D"/>
    <w:rsid w:val="00F05B4D"/>
    <w:rsid w:val="00F06C67"/>
    <w:rsid w:val="00F06DFD"/>
    <w:rsid w:val="00F071D1"/>
    <w:rsid w:val="00F07533"/>
    <w:rsid w:val="00F10629"/>
    <w:rsid w:val="00F12421"/>
    <w:rsid w:val="00F13A78"/>
    <w:rsid w:val="00F15FA5"/>
    <w:rsid w:val="00F209B7"/>
    <w:rsid w:val="00F22D7D"/>
    <w:rsid w:val="00F2376F"/>
    <w:rsid w:val="00F243D8"/>
    <w:rsid w:val="00F25FEE"/>
    <w:rsid w:val="00F26E35"/>
    <w:rsid w:val="00F30828"/>
    <w:rsid w:val="00F313D6"/>
    <w:rsid w:val="00F339DB"/>
    <w:rsid w:val="00F40F0C"/>
    <w:rsid w:val="00F420B4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1E6E"/>
    <w:rsid w:val="00F83002"/>
    <w:rsid w:val="00F845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2B30"/>
    <w:rsid w:val="00FE3186"/>
    <w:rsid w:val="00FE37D7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0F15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  <w15:docId w15:val="{8759961C-5739-4BDB-B721-A88B544D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DA0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rsid w:val="00842634"/>
    <w:pPr>
      <w:spacing w:before="180"/>
      <w:ind w:left="2693" w:hanging="2693"/>
    </w:pPr>
    <w:rPr>
      <w:b/>
    </w:rPr>
  </w:style>
  <w:style w:type="paragraph" w:styleId="11">
    <w:name w:val="toc 1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uiPriority w:val="35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rsid w:val="00842634"/>
    <w:pPr>
      <w:ind w:left="1701" w:hanging="1701"/>
    </w:pPr>
  </w:style>
  <w:style w:type="paragraph" w:styleId="42">
    <w:name w:val="toc 4"/>
    <w:basedOn w:val="33"/>
    <w:rsid w:val="00842634"/>
    <w:pPr>
      <w:ind w:left="1418" w:hanging="1418"/>
    </w:pPr>
  </w:style>
  <w:style w:type="paragraph" w:styleId="33">
    <w:name w:val="toc 3"/>
    <w:basedOn w:val="23"/>
    <w:rsid w:val="00842634"/>
    <w:pPr>
      <w:ind w:left="1134" w:hanging="1134"/>
    </w:pPr>
  </w:style>
  <w:style w:type="paragraph" w:styleId="23">
    <w:name w:val="toc 2"/>
    <w:basedOn w:val="11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12"/>
      </w:numPr>
    </w:pPr>
  </w:style>
  <w:style w:type="paragraph" w:styleId="a">
    <w:name w:val="List Number"/>
    <w:basedOn w:val="a8"/>
    <w:rsid w:val="0084263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rsid w:val="00842634"/>
    <w:pPr>
      <w:ind w:left="1418" w:hanging="1418"/>
    </w:pPr>
  </w:style>
  <w:style w:type="paragraph" w:styleId="61">
    <w:name w:val="toc 6"/>
    <w:basedOn w:val="52"/>
    <w:next w:val="a1"/>
    <w:rsid w:val="00842634"/>
    <w:pPr>
      <w:ind w:left="1985" w:hanging="1985"/>
    </w:pPr>
  </w:style>
  <w:style w:type="paragraph" w:styleId="71">
    <w:name w:val="toc 7"/>
    <w:basedOn w:val="61"/>
    <w:next w:val="a1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7"/>
      </w:numPr>
    </w:pPr>
  </w:style>
  <w:style w:type="paragraph" w:styleId="a0">
    <w:name w:val="List Bullet"/>
    <w:basedOn w:val="a8"/>
    <w:rsid w:val="0084263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9"/>
      </w:numPr>
    </w:pPr>
  </w:style>
  <w:style w:type="paragraph" w:styleId="5">
    <w:name w:val="List Bullet 5"/>
    <w:basedOn w:val="4"/>
    <w:rsid w:val="00842634"/>
    <w:pPr>
      <w:numPr>
        <w:numId w:val="1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1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4"/>
      </w:numPr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42634"/>
    <w:pPr>
      <w:ind w:left="1985"/>
    </w:pPr>
  </w:style>
  <w:style w:type="character" w:customStyle="1" w:styleId="B6Char">
    <w:name w:val="B6 Char"/>
    <w:link w:val="B6"/>
    <w:qFormat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42634"/>
    <w:pPr>
      <w:ind w:left="2269"/>
    </w:pPr>
  </w:style>
  <w:style w:type="character" w:customStyle="1" w:styleId="B7Char">
    <w:name w:val="B7 Char"/>
    <w:basedOn w:val="B6Char"/>
    <w:link w:val="B7"/>
    <w:qFormat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qFormat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qFormat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3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4154AF"/>
    <w:pPr>
      <w:numPr>
        <w:numId w:val="14"/>
      </w:numPr>
      <w:spacing w:before="60"/>
    </w:pPr>
    <w:rPr>
      <w:rFonts w:ascii="Arial" w:eastAsia="Times New Roman" w:hAnsi="Arial"/>
      <w:b/>
    </w:rPr>
  </w:style>
  <w:style w:type="paragraph" w:styleId="Web">
    <w:name w:val="Normal (Web)"/>
    <w:basedOn w:val="a1"/>
    <w:uiPriority w:val="99"/>
    <w:unhideWhenUsed/>
    <w:rsid w:val="0041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  <w:style w:type="character" w:styleId="aff7">
    <w:name w:val="Placeholder Text"/>
    <w:basedOn w:val="a2"/>
    <w:uiPriority w:val="99"/>
    <w:semiHidden/>
    <w:rsid w:val="004154AF"/>
    <w:rPr>
      <w:color w:val="808080"/>
    </w:rPr>
  </w:style>
  <w:style w:type="paragraph" w:customStyle="1" w:styleId="observation0">
    <w:name w:val="observation"/>
    <w:basedOn w:val="a1"/>
    <w:link w:val="observation1"/>
    <w:qFormat/>
    <w:rsid w:val="00EC23F9"/>
    <w:pPr>
      <w:ind w:left="1305" w:hangingChars="650" w:hanging="1305"/>
    </w:pPr>
    <w:rPr>
      <w:b/>
      <w:lang w:val="en-US"/>
    </w:rPr>
  </w:style>
  <w:style w:type="character" w:customStyle="1" w:styleId="observation1">
    <w:name w:val="observation (文字)"/>
    <w:basedOn w:val="a2"/>
    <w:link w:val="observation0"/>
    <w:rsid w:val="00EC23F9"/>
    <w:rPr>
      <w:rFonts w:ascii="Times New Roman" w:hAnsi="Times New Roman"/>
      <w:b/>
      <w:lang w:val="en-US" w:eastAsia="ja-JP"/>
    </w:rPr>
  </w:style>
  <w:style w:type="numbering" w:customStyle="1" w:styleId="13">
    <w:name w:val="リストなし1"/>
    <w:next w:val="a4"/>
    <w:uiPriority w:val="99"/>
    <w:semiHidden/>
    <w:unhideWhenUsed/>
    <w:rsid w:val="009242B3"/>
  </w:style>
  <w:style w:type="paragraph" w:customStyle="1" w:styleId="tdoc-header">
    <w:name w:val="tdoc-header"/>
    <w:rsid w:val="009242B3"/>
    <w:rPr>
      <w:rFonts w:ascii="Arial" w:hAnsi="Arial"/>
      <w:noProof/>
      <w:sz w:val="24"/>
      <w:lang w:eastAsia="en-US"/>
    </w:rPr>
  </w:style>
  <w:style w:type="paragraph" w:customStyle="1" w:styleId="B9">
    <w:name w:val="B9"/>
    <w:basedOn w:val="a1"/>
    <w:qFormat/>
    <w:rsid w:val="009242B3"/>
    <w:pPr>
      <w:ind w:left="2836" w:hanging="284"/>
    </w:pPr>
    <w:rPr>
      <w:rFonts w:eastAsia="Times New Roman"/>
      <w:lang w:val="en-US"/>
    </w:rPr>
  </w:style>
  <w:style w:type="paragraph" w:customStyle="1" w:styleId="B10">
    <w:name w:val="B10"/>
    <w:basedOn w:val="B5"/>
    <w:link w:val="B10Char"/>
    <w:qFormat/>
    <w:rsid w:val="009242B3"/>
    <w:pPr>
      <w:spacing w:after="180"/>
      <w:ind w:left="3119"/>
      <w:jc w:val="left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9242B3"/>
    <w:rPr>
      <w:rFonts w:ascii="Times New Roman" w:eastAsia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1D235B"/>
    <w:pPr>
      <w:numPr>
        <w:numId w:val="0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2"/>
    <w:link w:val="Cat-b-Proposal"/>
    <w:rsid w:val="001D235B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TFZchn">
    <w:name w:val="TF Zchn"/>
    <w:rsid w:val="00F05B4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05B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4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3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5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3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402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15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1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7128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3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2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00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3606">
          <w:marLeft w:val="32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3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7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9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</TotalTime>
  <Pages>6</Pages>
  <Words>2365</Words>
  <Characters>13483</Characters>
  <Application>Microsoft Office Word</Application>
  <DocSecurity>0</DocSecurity>
  <Lines>112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15817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DOCOMO</cp:lastModifiedBy>
  <cp:revision>3</cp:revision>
  <cp:lastPrinted>2008-01-31T07:09:00Z</cp:lastPrinted>
  <dcterms:created xsi:type="dcterms:W3CDTF">2022-04-25T13:56:00Z</dcterms:created>
  <dcterms:modified xsi:type="dcterms:W3CDTF">2022-04-25T13:58:00Z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